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5CF2" w:rsidRDefault="00925CF2"/>
    <w:tbl>
      <w:tblPr>
        <w:tblStyle w:val="Tabelraster"/>
        <w:tblW w:w="0" w:type="auto"/>
        <w:tblInd w:w="-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1440"/>
        <w:gridCol w:w="4140"/>
        <w:gridCol w:w="4016"/>
      </w:tblGrid>
      <w:tr w:rsidR="00925CF2" w:rsidTr="00A9629F">
        <w:trPr>
          <w:trHeight w:val="311"/>
        </w:trPr>
        <w:tc>
          <w:tcPr>
            <w:tcW w:w="1440" w:type="dxa"/>
            <w:vAlign w:val="center"/>
          </w:tcPr>
          <w:p w:rsidR="00925CF2" w:rsidRPr="001C6140" w:rsidRDefault="00925CF2" w:rsidP="00A9629F">
            <w:pPr>
              <w:rPr>
                <w:rFonts w:ascii="Arial" w:hAnsi="Arial"/>
                <w:sz w:val="14"/>
              </w:rPr>
            </w:pPr>
            <w:r>
              <w:rPr>
                <w:rStyle w:val="BriefGegevensVast"/>
              </w:rPr>
              <w:t>uw kenmerk:</w:t>
            </w:r>
          </w:p>
        </w:tc>
        <w:tc>
          <w:tcPr>
            <w:tcW w:w="4140" w:type="dxa"/>
            <w:noWrap/>
            <w:tcMar>
              <w:left w:w="0" w:type="dxa"/>
              <w:right w:w="0" w:type="dxa"/>
            </w:tcMar>
            <w:vAlign w:val="center"/>
          </w:tcPr>
          <w:p w:rsidR="00925CF2" w:rsidRPr="00402416" w:rsidRDefault="00925CF2" w:rsidP="00A9629F">
            <w:pPr>
              <w:rPr>
                <w:rStyle w:val="BriefGegevensVariabel"/>
              </w:rPr>
            </w:pPr>
            <w:r w:rsidRPr="00402416">
              <w:rPr>
                <w:rStyle w:val="BriefGegevensVariabel"/>
              </w:rPr>
              <w:fldChar w:fldCharType="begin"/>
            </w:r>
            <w:r w:rsidRPr="00402416">
              <w:rPr>
                <w:rStyle w:val="BriefGegevensVariabel"/>
              </w:rPr>
              <w:instrText xml:space="preserve"> IF </w:instrText>
            </w:r>
            <w:r w:rsidRPr="00402416">
              <w:rPr>
                <w:rStyle w:val="BriefGegevensVariabel"/>
              </w:rPr>
              <w:fldChar w:fldCharType="begin" w:fldLock="1"/>
            </w:r>
            <w:r w:rsidRPr="00402416">
              <w:rPr>
                <w:rStyle w:val="BriefGegevensVariabel"/>
              </w:rPr>
              <w:instrText xml:space="preserve"> mitVV VV0B975D12FFFD864095F12E75E52FD0DC \* MERGEFORMAT </w:instrText>
            </w:r>
            <w:r w:rsidRPr="00402416">
              <w:rPr>
                <w:rStyle w:val="BriefGegevensVariabel"/>
              </w:rPr>
              <w:fldChar w:fldCharType="end"/>
            </w:r>
            <w:r w:rsidRPr="00402416">
              <w:rPr>
                <w:rStyle w:val="BriefGegevensVariabel"/>
              </w:rPr>
              <w:instrText>="0 " "" "</w:instrText>
            </w:r>
            <w:r w:rsidRPr="00402416">
              <w:rPr>
                <w:rStyle w:val="BriefGegevensVariabel"/>
              </w:rPr>
              <w:fldChar w:fldCharType="begin" w:fldLock="1"/>
            </w:r>
            <w:r w:rsidRPr="00402416">
              <w:rPr>
                <w:rStyle w:val="BriefGegevensVariabel"/>
              </w:rPr>
              <w:instrText xml:space="preserve"> mitVV VV0B975D12FFFD864095F12E75E52FD0DC \* MERGEFORMAT </w:instrText>
            </w:r>
            <w:r w:rsidRPr="00402416">
              <w:rPr>
                <w:rStyle w:val="BriefGegevensVariabel"/>
              </w:rPr>
              <w:fldChar w:fldCharType="end"/>
            </w:r>
            <w:r w:rsidRPr="00402416">
              <w:rPr>
                <w:rStyle w:val="BriefGegevensVariabel"/>
              </w:rPr>
              <w:instrText xml:space="preserve">" </w:instrText>
            </w:r>
            <w:r w:rsidRPr="00402416">
              <w:rPr>
                <w:rStyle w:val="BriefGegevensVariabel"/>
              </w:rPr>
              <w:fldChar w:fldCharType="end"/>
            </w:r>
          </w:p>
        </w:tc>
        <w:tc>
          <w:tcPr>
            <w:tcW w:w="4016" w:type="dxa"/>
            <w:vMerge w:val="restart"/>
          </w:tcPr>
          <w:p w:rsidR="00925CF2" w:rsidRPr="00402416" w:rsidRDefault="00925CF2" w:rsidP="00557A71">
            <w:pPr>
              <w:shd w:val="solid" w:color="FFFFFF" w:fill="FFFFFF"/>
              <w:rPr>
                <w:rStyle w:val="BriefGegevensVariabel"/>
              </w:rPr>
            </w:pPr>
            <w:r w:rsidRPr="00402416">
              <w:rPr>
                <w:rStyle w:val="BriefGegevensVariabel"/>
              </w:rPr>
              <w:fldChar w:fldCharType="begin" w:fldLock="1"/>
            </w:r>
            <w:r w:rsidRPr="00402416">
              <w:rPr>
                <w:rStyle w:val="BriefGegevensVariabel"/>
              </w:rPr>
              <w:instrText xml:space="preserve"> mitVV VV8658E1177ACAB7449F3F62693F58A535 \ea \* MERGEFORMAT </w:instrText>
            </w:r>
            <w:r w:rsidRPr="00402416">
              <w:rPr>
                <w:rStyle w:val="BriefGegevensVariabel"/>
              </w:rPr>
              <w:fldChar w:fldCharType="end"/>
            </w:r>
            <w:r w:rsidRPr="00402416">
              <w:rPr>
                <w:rStyle w:val="BriefGegevensVariabel"/>
              </w:rPr>
              <w:fldChar w:fldCharType="begin"/>
            </w:r>
            <w:r w:rsidRPr="00402416">
              <w:rPr>
                <w:rStyle w:val="BriefGegevensVariabel"/>
              </w:rPr>
              <w:instrText xml:space="preserve"> IF </w:instrText>
            </w:r>
            <w:r w:rsidRPr="00402416">
              <w:rPr>
                <w:rStyle w:val="BriefGegevensVariabel"/>
              </w:rPr>
              <w:fldChar w:fldCharType="begin" w:fldLock="1"/>
            </w:r>
            <w:r w:rsidRPr="00402416">
              <w:rPr>
                <w:rStyle w:val="BriefGegevensVariabel"/>
              </w:rPr>
              <w:instrText xml:space="preserve"> mitVV VV8658E1177ACAB7449F3F62693F58A535 \ea \* MERGEFORMAT </w:instrText>
            </w:r>
            <w:r w:rsidRPr="00402416">
              <w:rPr>
                <w:rStyle w:val="BriefGegevensVariabel"/>
              </w:rPr>
              <w:fldChar w:fldCharType="end"/>
            </w:r>
            <w:r w:rsidRPr="00402416">
              <w:rPr>
                <w:rStyle w:val="BriefGegevensVariabel"/>
              </w:rPr>
              <w:instrText>="" "" "</w:instrText>
            </w:r>
            <w:r w:rsidRPr="00402416">
              <w:rPr>
                <w:rStyle w:val="BriefGegevensVariabel"/>
              </w:rPr>
              <w:fldChar w:fldCharType="begin" w:fldLock="1"/>
            </w:r>
            <w:r w:rsidRPr="00402416">
              <w:rPr>
                <w:rStyle w:val="BriefGegevensVariabel"/>
              </w:rPr>
              <w:instrText xml:space="preserve"> mitVV VVCF21391602D93244AB88CB4EB88A1EC1 \ea \* MERGEFORMAT </w:instrText>
            </w:r>
            <w:r w:rsidRPr="00402416">
              <w:rPr>
                <w:rStyle w:val="BriefGegevensVariabel"/>
              </w:rPr>
              <w:fldChar w:fldCharType="end"/>
            </w:r>
            <w:r w:rsidRPr="00402416">
              <w:rPr>
                <w:rStyle w:val="BriefGegevensVariabel"/>
              </w:rPr>
              <w:instrText xml:space="preserve">" </w:instrText>
            </w:r>
            <w:r w:rsidRPr="00402416">
              <w:rPr>
                <w:rStyle w:val="BriefGegevensVariabel"/>
              </w:rPr>
              <w:fldChar w:fldCharType="end"/>
            </w:r>
            <w:r w:rsidRPr="00402416">
              <w:rPr>
                <w:rStyle w:val="BriefGegevensVariabel"/>
              </w:rPr>
              <w:fldChar w:fldCharType="begin" w:fldLock="1"/>
            </w:r>
            <w:r w:rsidRPr="00402416">
              <w:rPr>
                <w:rStyle w:val="BriefGegevensVariabel"/>
              </w:rPr>
              <w:instrText xml:space="preserve"> mitVV VV5EF4421DCCF54C44B40AFA48C9628FFC \sa \* MERGEFORMAT </w:instrText>
            </w:r>
            <w:r w:rsidRPr="00402416">
              <w:rPr>
                <w:rStyle w:val="BriefGegevensVariabel"/>
              </w:rPr>
              <w:fldChar w:fldCharType="end"/>
            </w:r>
            <w:r w:rsidRPr="00402416">
              <w:rPr>
                <w:rStyle w:val="BriefGegevensVariabel"/>
              </w:rPr>
              <w:fldChar w:fldCharType="begin" w:fldLock="1"/>
            </w:r>
            <w:r w:rsidRPr="00402416">
              <w:rPr>
                <w:rStyle w:val="BriefGegevensVariabel"/>
              </w:rPr>
              <w:instrText xml:space="preserve"> mitVV VV7A9EE94C81A2814CA08E67B822BE1B1B \sa \* MERGEFORMAT </w:instrText>
            </w:r>
            <w:r w:rsidRPr="00402416">
              <w:rPr>
                <w:rStyle w:val="BriefGegevensVariabel"/>
              </w:rPr>
              <w:fldChar w:fldCharType="end"/>
            </w:r>
            <w:r w:rsidRPr="00402416">
              <w:rPr>
                <w:rStyle w:val="BriefGegevensVariabel"/>
              </w:rPr>
              <w:fldChar w:fldCharType="begin" w:fldLock="1"/>
            </w:r>
            <w:r w:rsidRPr="00402416">
              <w:rPr>
                <w:rStyle w:val="BriefGegevensVariabel"/>
              </w:rPr>
              <w:instrText xml:space="preserve"> mitVV VV164043C5B5CC1B4BB8CA118A4690612F \ea \* MERGEFORMAT </w:instrText>
            </w:r>
            <w:r w:rsidRPr="00402416">
              <w:rPr>
                <w:rStyle w:val="BriefGegevensVariabel"/>
              </w:rPr>
              <w:fldChar w:fldCharType="end"/>
            </w:r>
            <w:r w:rsidRPr="00402416">
              <w:rPr>
                <w:rStyle w:val="BriefGegevensVariabel"/>
              </w:rPr>
              <w:fldChar w:fldCharType="begin" w:fldLock="1"/>
            </w:r>
            <w:r w:rsidRPr="00402416">
              <w:rPr>
                <w:rStyle w:val="BriefGegevensVariabel"/>
              </w:rPr>
              <w:instrText xml:space="preserve"> mitVV VV460E814D0E83844E98D216CD44272299 \* MERGEFORMAT </w:instrText>
            </w:r>
            <w:r w:rsidRPr="00402416">
              <w:rPr>
                <w:rStyle w:val="BriefGegevensVariabel"/>
              </w:rPr>
              <w:fldChar w:fldCharType="end"/>
            </w:r>
            <w:r w:rsidRPr="00402416">
              <w:rPr>
                <w:rStyle w:val="BriefGegevensVariabel"/>
              </w:rPr>
              <w:t xml:space="preserve"> </w:t>
            </w:r>
            <w:r w:rsidRPr="00402416">
              <w:rPr>
                <w:rStyle w:val="BriefGegevensVariabel"/>
              </w:rPr>
              <w:fldChar w:fldCharType="begin" w:fldLock="1"/>
            </w:r>
            <w:r w:rsidRPr="00402416">
              <w:rPr>
                <w:rStyle w:val="BriefGegevensVariabel"/>
              </w:rPr>
              <w:instrText xml:space="preserve"> mitVV VV9FE6190A870E7342A2C665DA634C150E \* MERGEFORMAT </w:instrText>
            </w:r>
            <w:r w:rsidRPr="00402416">
              <w:rPr>
                <w:rStyle w:val="BriefGegevensVariabel"/>
              </w:rPr>
              <w:fldChar w:fldCharType="end"/>
            </w:r>
            <w:r w:rsidRPr="00402416">
              <w:rPr>
                <w:rStyle w:val="BriefGegevensVariabel"/>
              </w:rPr>
              <w:fldChar w:fldCharType="begin" w:fldLock="1"/>
            </w:r>
            <w:r w:rsidRPr="00402416">
              <w:rPr>
                <w:rStyle w:val="BriefGegevensVariabel"/>
              </w:rPr>
              <w:instrText xml:space="preserve"> mitVV VV8FDCB63B4173F94FA805FC90803E32CB \* MERGEFORMAT </w:instrText>
            </w:r>
            <w:r w:rsidRPr="00402416">
              <w:rPr>
                <w:rStyle w:val="BriefGegevensVariabel"/>
              </w:rPr>
              <w:fldChar w:fldCharType="end"/>
            </w:r>
          </w:p>
          <w:p w:rsidR="00925CF2" w:rsidRPr="00402416" w:rsidRDefault="00925CF2" w:rsidP="00557A71">
            <w:pPr>
              <w:shd w:val="solid" w:color="FFFFFF" w:fill="FFFFFF"/>
              <w:rPr>
                <w:rStyle w:val="BriefGegevensVariabel"/>
              </w:rPr>
            </w:pPr>
            <w:r w:rsidRPr="00402416">
              <w:rPr>
                <w:rStyle w:val="BriefGegevensVariabel"/>
              </w:rPr>
              <w:fldChar w:fldCharType="begin" w:fldLock="1"/>
            </w:r>
            <w:r w:rsidRPr="00402416">
              <w:rPr>
                <w:rStyle w:val="BriefGegevensVariabel"/>
              </w:rPr>
              <w:instrText xml:space="preserve"> mitVV VV1DA67D15D8741148AA321E5A09D2B106 \* MERGEFORMAT </w:instrText>
            </w:r>
            <w:r w:rsidRPr="00402416">
              <w:rPr>
                <w:rStyle w:val="BriefGegevensVariabel"/>
              </w:rPr>
              <w:fldChar w:fldCharType="end"/>
            </w:r>
            <w:r w:rsidRPr="00402416">
              <w:rPr>
                <w:rStyle w:val="BriefGegevensVariabel"/>
              </w:rPr>
              <w:t xml:space="preserve">  </w:t>
            </w:r>
            <w:r w:rsidRPr="00402416">
              <w:rPr>
                <w:rStyle w:val="BriefGegevensVariabel"/>
              </w:rPr>
              <w:fldChar w:fldCharType="begin" w:fldLock="1"/>
            </w:r>
            <w:r w:rsidRPr="00402416">
              <w:rPr>
                <w:rStyle w:val="BriefGegevensVariabel"/>
              </w:rPr>
              <w:instrText xml:space="preserve"> mitVV VV1DD83D9A8B105C45A1708513DFD00FA5 \* MERGEFORMAT </w:instrText>
            </w:r>
            <w:r w:rsidRPr="00402416">
              <w:rPr>
                <w:rStyle w:val="BriefGegevensVariabel"/>
              </w:rPr>
              <w:fldChar w:fldCharType="end"/>
            </w:r>
          </w:p>
        </w:tc>
      </w:tr>
      <w:tr w:rsidR="00925CF2" w:rsidTr="00A9629F">
        <w:trPr>
          <w:trHeight w:val="311"/>
        </w:trPr>
        <w:tc>
          <w:tcPr>
            <w:tcW w:w="1440" w:type="dxa"/>
            <w:vAlign w:val="center"/>
          </w:tcPr>
          <w:p w:rsidR="00925CF2" w:rsidRPr="001C6140" w:rsidRDefault="00925CF2" w:rsidP="00A9629F">
            <w:pPr>
              <w:rPr>
                <w:rFonts w:ascii="Arial" w:hAnsi="Arial"/>
                <w:sz w:val="14"/>
              </w:rPr>
            </w:pPr>
            <w:r>
              <w:rPr>
                <w:rStyle w:val="BriefGegevensVast"/>
              </w:rPr>
              <w:t>uw brief van:</w:t>
            </w:r>
          </w:p>
        </w:tc>
        <w:tc>
          <w:tcPr>
            <w:tcW w:w="4140" w:type="dxa"/>
            <w:noWrap/>
            <w:tcMar>
              <w:left w:w="0" w:type="dxa"/>
              <w:right w:w="0" w:type="dxa"/>
            </w:tcMar>
            <w:vAlign w:val="center"/>
          </w:tcPr>
          <w:p w:rsidR="00925CF2" w:rsidRPr="00402416" w:rsidRDefault="00925CF2" w:rsidP="00A9629F">
            <w:pPr>
              <w:rPr>
                <w:rStyle w:val="BriefGegevensVariabel"/>
              </w:rPr>
            </w:pPr>
            <w:r w:rsidRPr="00402416">
              <w:rPr>
                <w:rStyle w:val="BriefGegevensVariabel"/>
              </w:rPr>
              <w:fldChar w:fldCharType="begin" w:fldLock="1"/>
            </w:r>
            <w:r w:rsidRPr="00402416">
              <w:rPr>
                <w:rStyle w:val="BriefGegevensVariabel"/>
              </w:rPr>
              <w:instrText xml:space="preserve"> mitVV VVC598DB6B44225648ACD5A81187C316EF \* MERGEFORMAT </w:instrText>
            </w:r>
            <w:r w:rsidRPr="00402416">
              <w:rPr>
                <w:rStyle w:val="BriefGegevensVariabel"/>
              </w:rPr>
              <w:fldChar w:fldCharType="end"/>
            </w:r>
          </w:p>
        </w:tc>
        <w:tc>
          <w:tcPr>
            <w:tcW w:w="4016" w:type="dxa"/>
            <w:vMerge/>
          </w:tcPr>
          <w:p w:rsidR="00925CF2" w:rsidRPr="00402416" w:rsidRDefault="00925CF2" w:rsidP="001C6140">
            <w:pPr>
              <w:shd w:val="solid" w:color="FFFFFF" w:fill="FFFFFF"/>
              <w:rPr>
                <w:rStyle w:val="BriefGegevensVariabel"/>
              </w:rPr>
            </w:pPr>
          </w:p>
        </w:tc>
      </w:tr>
      <w:tr w:rsidR="00925CF2" w:rsidTr="00A9629F">
        <w:trPr>
          <w:trHeight w:val="311"/>
        </w:trPr>
        <w:tc>
          <w:tcPr>
            <w:tcW w:w="1440" w:type="dxa"/>
            <w:vAlign w:val="center"/>
          </w:tcPr>
          <w:p w:rsidR="00925CF2" w:rsidRPr="001C6140" w:rsidRDefault="00925CF2" w:rsidP="00A9629F">
            <w:pPr>
              <w:rPr>
                <w:rFonts w:ascii="Arial" w:hAnsi="Arial"/>
                <w:sz w:val="14"/>
              </w:rPr>
            </w:pPr>
            <w:r>
              <w:rPr>
                <w:rStyle w:val="BriefGegevensVast"/>
              </w:rPr>
              <w:t>ons kenmerk:</w:t>
            </w:r>
          </w:p>
        </w:tc>
        <w:tc>
          <w:tcPr>
            <w:tcW w:w="4140" w:type="dxa"/>
            <w:noWrap/>
            <w:tcMar>
              <w:left w:w="0" w:type="dxa"/>
              <w:right w:w="0" w:type="dxa"/>
            </w:tcMar>
            <w:vAlign w:val="center"/>
          </w:tcPr>
          <w:p w:rsidR="00925CF2" w:rsidRPr="00402416" w:rsidRDefault="00925CF2" w:rsidP="00E438A0">
            <w:pPr>
              <w:rPr>
                <w:rStyle w:val="BriefGegevensVariabel"/>
              </w:rPr>
            </w:pPr>
            <w:r w:rsidRPr="00402416">
              <w:rPr>
                <w:rStyle w:val="BriefGegevensVariabel"/>
              </w:rPr>
              <w:fldChar w:fldCharType="begin" w:fldLock="1"/>
            </w:r>
            <w:r w:rsidRPr="00402416">
              <w:rPr>
                <w:rStyle w:val="BriefGegevensVariabel"/>
              </w:rPr>
              <w:instrText xml:space="preserve"> mitVV VV3D4A89E715F30741A4E3E0BBF1818E45 \* MERGEFORMAT </w:instrText>
            </w:r>
            <w:r w:rsidRPr="00402416">
              <w:rPr>
                <w:rStyle w:val="BriefGegevensVariabel"/>
              </w:rPr>
              <w:fldChar w:fldCharType="end"/>
            </w:r>
          </w:p>
        </w:tc>
        <w:tc>
          <w:tcPr>
            <w:tcW w:w="4016" w:type="dxa"/>
            <w:vMerge/>
          </w:tcPr>
          <w:p w:rsidR="00925CF2" w:rsidRPr="00402416" w:rsidRDefault="00925CF2" w:rsidP="001C6140">
            <w:pPr>
              <w:shd w:val="solid" w:color="FFFFFF" w:fill="FFFFFF"/>
              <w:rPr>
                <w:rStyle w:val="BriefGegevensVariabel"/>
              </w:rPr>
            </w:pPr>
          </w:p>
        </w:tc>
      </w:tr>
      <w:tr w:rsidR="00925CF2" w:rsidTr="00A9629F">
        <w:trPr>
          <w:trHeight w:val="311"/>
        </w:trPr>
        <w:tc>
          <w:tcPr>
            <w:tcW w:w="1440" w:type="dxa"/>
            <w:vAlign w:val="center"/>
          </w:tcPr>
          <w:p w:rsidR="00925CF2" w:rsidRPr="001C6140" w:rsidRDefault="00925CF2" w:rsidP="00A9629F">
            <w:pPr>
              <w:rPr>
                <w:rFonts w:ascii="Arial" w:hAnsi="Arial"/>
                <w:sz w:val="14"/>
              </w:rPr>
            </w:pPr>
            <w:r>
              <w:rPr>
                <w:rStyle w:val="BriefGegevensVast"/>
              </w:rPr>
              <w:t>bijlagen:</w:t>
            </w:r>
          </w:p>
        </w:tc>
        <w:tc>
          <w:tcPr>
            <w:tcW w:w="4140" w:type="dxa"/>
            <w:noWrap/>
            <w:tcMar>
              <w:left w:w="0" w:type="dxa"/>
              <w:right w:w="0" w:type="dxa"/>
            </w:tcMar>
            <w:vAlign w:val="center"/>
          </w:tcPr>
          <w:p w:rsidR="00925CF2" w:rsidRPr="00402416" w:rsidRDefault="00925CF2" w:rsidP="00A9629F">
            <w:pPr>
              <w:rPr>
                <w:rStyle w:val="BriefGegevensVariabel"/>
              </w:rPr>
            </w:pPr>
            <w:r w:rsidRPr="00402416">
              <w:rPr>
                <w:rStyle w:val="BriefGegevensVariabel"/>
              </w:rPr>
              <w:fldChar w:fldCharType="begin" w:fldLock="1"/>
            </w:r>
            <w:r w:rsidRPr="00402416">
              <w:rPr>
                <w:rStyle w:val="BriefGegevensVariabel"/>
              </w:rPr>
              <w:instrText xml:space="preserve"> mitVV VVA02C4EFF4346604DB60C1AA21882DD41 \* MERGEFORMAT </w:instrText>
            </w:r>
            <w:r w:rsidRPr="00402416">
              <w:rPr>
                <w:rStyle w:val="BriefGegevensVariabel"/>
              </w:rPr>
              <w:fldChar w:fldCharType="end"/>
            </w:r>
          </w:p>
        </w:tc>
        <w:tc>
          <w:tcPr>
            <w:tcW w:w="4016" w:type="dxa"/>
            <w:vMerge/>
          </w:tcPr>
          <w:p w:rsidR="00925CF2" w:rsidRPr="00402416" w:rsidRDefault="00925CF2">
            <w:pPr>
              <w:rPr>
                <w:rStyle w:val="BriefGegevensVariabel"/>
              </w:rPr>
            </w:pPr>
          </w:p>
        </w:tc>
      </w:tr>
      <w:tr w:rsidR="00925CF2" w:rsidTr="00A9629F">
        <w:trPr>
          <w:trHeight w:val="311"/>
        </w:trPr>
        <w:tc>
          <w:tcPr>
            <w:tcW w:w="1440" w:type="dxa"/>
            <w:vAlign w:val="center"/>
          </w:tcPr>
          <w:p w:rsidR="00925CF2" w:rsidRPr="001C6140" w:rsidRDefault="00925CF2" w:rsidP="00A9629F">
            <w:pPr>
              <w:rPr>
                <w:rFonts w:ascii="Arial" w:hAnsi="Arial"/>
                <w:sz w:val="14"/>
              </w:rPr>
            </w:pPr>
            <w:r>
              <w:rPr>
                <w:rStyle w:val="BriefGegevensVast"/>
              </w:rPr>
              <w:t>inlichtingen:</w:t>
            </w:r>
          </w:p>
        </w:tc>
        <w:tc>
          <w:tcPr>
            <w:tcW w:w="4140" w:type="dxa"/>
            <w:noWrap/>
            <w:tcMar>
              <w:left w:w="0" w:type="dxa"/>
              <w:right w:w="0" w:type="dxa"/>
            </w:tcMar>
            <w:vAlign w:val="center"/>
          </w:tcPr>
          <w:p w:rsidR="00925CF2" w:rsidRPr="00402416" w:rsidRDefault="00925CF2" w:rsidP="00925CF2">
            <w:pPr>
              <w:rPr>
                <w:rStyle w:val="BriefGegevensVariabel"/>
              </w:rPr>
            </w:pPr>
            <w:r>
              <w:rPr>
                <w:rStyle w:val="BriefGegevensVariabel"/>
              </w:rPr>
              <w:fldChar w:fldCharType="begin" w:fldLock="1"/>
            </w:r>
            <w:r w:rsidRPr="00AA6A9F">
              <w:rPr>
                <w:rStyle w:val="BriefGegevensVariabel"/>
              </w:rPr>
              <w:instrText xml:space="preserve"> mitSV AUTEUR NAAMINFORMEEL \* MERGEFORMAT </w:instrText>
            </w:r>
            <w:r>
              <w:rPr>
                <w:rStyle w:val="BriefGegevensVariabel"/>
              </w:rPr>
              <w:fldChar w:fldCharType="separate"/>
            </w:r>
            <w:r>
              <w:rPr>
                <w:rStyle w:val="BriefGegevensVariabel"/>
                <w:bCs/>
                <w:noProof/>
              </w:rPr>
              <w:t>Klant Contact Team</w:t>
            </w:r>
            <w:r>
              <w:rPr>
                <w:rStyle w:val="BriefGegevensVariabel"/>
              </w:rPr>
              <w:fldChar w:fldCharType="end"/>
            </w:r>
          </w:p>
        </w:tc>
        <w:tc>
          <w:tcPr>
            <w:tcW w:w="4016" w:type="dxa"/>
            <w:vMerge/>
          </w:tcPr>
          <w:p w:rsidR="00925CF2" w:rsidRPr="00402416" w:rsidRDefault="00925CF2">
            <w:pPr>
              <w:rPr>
                <w:rStyle w:val="BriefGegevensVariabel"/>
              </w:rPr>
            </w:pPr>
          </w:p>
        </w:tc>
      </w:tr>
      <w:tr w:rsidR="00925CF2" w:rsidTr="00A9629F">
        <w:trPr>
          <w:trHeight w:val="311"/>
        </w:trPr>
        <w:tc>
          <w:tcPr>
            <w:tcW w:w="1440" w:type="dxa"/>
            <w:vAlign w:val="center"/>
          </w:tcPr>
          <w:p w:rsidR="00925CF2" w:rsidRPr="001C6140" w:rsidRDefault="00925CF2" w:rsidP="00A9629F">
            <w:pPr>
              <w:rPr>
                <w:rFonts w:ascii="Arial" w:hAnsi="Arial"/>
                <w:sz w:val="14"/>
              </w:rPr>
            </w:pPr>
            <w:r>
              <w:rPr>
                <w:rStyle w:val="BriefGegevensVast"/>
              </w:rPr>
              <w:t>doorkiesnummer:</w:t>
            </w:r>
          </w:p>
        </w:tc>
        <w:tc>
          <w:tcPr>
            <w:tcW w:w="4140" w:type="dxa"/>
            <w:noWrap/>
            <w:tcMar>
              <w:left w:w="0" w:type="dxa"/>
              <w:right w:w="0" w:type="dxa"/>
            </w:tcMar>
            <w:vAlign w:val="center"/>
          </w:tcPr>
          <w:p w:rsidR="00925CF2" w:rsidRPr="00402416" w:rsidRDefault="00925CF2" w:rsidP="00925CF2">
            <w:pPr>
              <w:rPr>
                <w:rStyle w:val="BriefGegevensVariabel"/>
              </w:rPr>
            </w:pPr>
            <w:r w:rsidRPr="00402416">
              <w:rPr>
                <w:rStyle w:val="BriefGegevensVariabel"/>
              </w:rPr>
              <w:fldChar w:fldCharType="begin" w:fldLock="1"/>
            </w:r>
            <w:r w:rsidRPr="00402416">
              <w:rPr>
                <w:rStyle w:val="BriefGegevensVariabel"/>
              </w:rPr>
              <w:instrText xml:space="preserve"> mitSV AUTEUR TelefoonNummer \* MERGEFORMAT </w:instrText>
            </w:r>
            <w:r w:rsidRPr="00402416">
              <w:rPr>
                <w:rStyle w:val="BriefGegevensVariabel"/>
              </w:rPr>
              <w:fldChar w:fldCharType="separate"/>
            </w:r>
            <w:r>
              <w:rPr>
                <w:rStyle w:val="BriefGegevensVariabel"/>
              </w:rPr>
              <w:t>+31713063535</w:t>
            </w:r>
            <w:r w:rsidRPr="00402416">
              <w:rPr>
                <w:rStyle w:val="BriefGegevensVariabel"/>
              </w:rPr>
              <w:fldChar w:fldCharType="end"/>
            </w:r>
          </w:p>
        </w:tc>
        <w:tc>
          <w:tcPr>
            <w:tcW w:w="4016" w:type="dxa"/>
            <w:vMerge/>
          </w:tcPr>
          <w:p w:rsidR="00925CF2" w:rsidRPr="00402416" w:rsidRDefault="00925CF2">
            <w:pPr>
              <w:rPr>
                <w:rStyle w:val="BriefGegevensVariabel"/>
              </w:rPr>
            </w:pPr>
          </w:p>
        </w:tc>
      </w:tr>
      <w:tr w:rsidR="00925CF2" w:rsidTr="00A9629F">
        <w:trPr>
          <w:trHeight w:val="311"/>
        </w:trPr>
        <w:tc>
          <w:tcPr>
            <w:tcW w:w="1440" w:type="dxa"/>
            <w:vAlign w:val="center"/>
          </w:tcPr>
          <w:p w:rsidR="00925CF2" w:rsidRPr="001C6140" w:rsidRDefault="00925CF2" w:rsidP="00A9629F">
            <w:pPr>
              <w:rPr>
                <w:rFonts w:ascii="Arial" w:hAnsi="Arial"/>
                <w:sz w:val="14"/>
              </w:rPr>
            </w:pPr>
            <w:r>
              <w:rPr>
                <w:rStyle w:val="BriefGegevensVast"/>
              </w:rPr>
              <w:t>onderwerp:</w:t>
            </w:r>
          </w:p>
        </w:tc>
        <w:tc>
          <w:tcPr>
            <w:tcW w:w="4140" w:type="dxa"/>
            <w:noWrap/>
            <w:tcMar>
              <w:left w:w="0" w:type="dxa"/>
              <w:right w:w="0" w:type="dxa"/>
            </w:tcMar>
            <w:vAlign w:val="center"/>
          </w:tcPr>
          <w:p w:rsidR="00925CF2" w:rsidRPr="00402416" w:rsidRDefault="00925CF2" w:rsidP="00A9629F">
            <w:pPr>
              <w:rPr>
                <w:rStyle w:val="BriefGegevensVariabel"/>
              </w:rPr>
            </w:pPr>
            <w:r w:rsidRPr="00402416">
              <w:rPr>
                <w:rStyle w:val="BriefGegevensVariabel"/>
              </w:rPr>
              <w:fldChar w:fldCharType="begin" w:fldLock="1"/>
            </w:r>
            <w:r w:rsidRPr="00402416">
              <w:rPr>
                <w:rStyle w:val="BriefGegevensVariabel"/>
              </w:rPr>
              <w:instrText xml:space="preserve"> mitVV VV2D3FD8FC8BFD2A4081E8F7C79A66F29E \* MERGEFORMAT </w:instrText>
            </w:r>
            <w:r w:rsidRPr="00402416">
              <w:rPr>
                <w:rStyle w:val="BriefGegevensVariabel"/>
              </w:rPr>
              <w:fldChar w:fldCharType="end"/>
            </w:r>
          </w:p>
        </w:tc>
        <w:tc>
          <w:tcPr>
            <w:tcW w:w="4016" w:type="dxa"/>
          </w:tcPr>
          <w:p w:rsidR="00925CF2" w:rsidRPr="00402416" w:rsidRDefault="00925CF2" w:rsidP="002112F7">
            <w:pPr>
              <w:shd w:val="solid" w:color="FFFFFF" w:fill="FFFFFF"/>
              <w:rPr>
                <w:rStyle w:val="BriefGegevensVariabel"/>
              </w:rPr>
            </w:pPr>
            <w:r w:rsidRPr="00402416">
              <w:rPr>
                <w:rStyle w:val="BriefGegevensVariabel"/>
              </w:rPr>
              <w:t xml:space="preserve">Leiden, </w:t>
            </w:r>
            <w:r w:rsidR="002112F7" w:rsidRPr="002112F7">
              <w:rPr>
                <w:rStyle w:val="BriefGegevensVariabel"/>
                <w:highlight w:val="yellow"/>
              </w:rPr>
              <w:t>DATUM</w:t>
            </w:r>
          </w:p>
        </w:tc>
      </w:tr>
    </w:tbl>
    <w:p w:rsidR="00925CF2" w:rsidRDefault="00925CF2" w:rsidP="00FD6D29">
      <w:pPr>
        <w:sectPr w:rsidR="00925CF2" w:rsidSect="009D71CC">
          <w:headerReference w:type="even" r:id="rId9"/>
          <w:headerReference w:type="default" r:id="rId10"/>
          <w:footerReference w:type="even" r:id="rId11"/>
          <w:footerReference w:type="default" r:id="rId12"/>
          <w:headerReference w:type="first" r:id="rId13"/>
          <w:footerReference w:type="first" r:id="rId14"/>
          <w:pgSz w:w="11906" w:h="16838" w:code="9"/>
          <w:pgMar w:top="1977" w:right="1418" w:bottom="1418" w:left="1077" w:header="709" w:footer="471" w:gutter="0"/>
          <w:cols w:space="708"/>
          <w:docGrid w:linePitch="360"/>
        </w:sectPr>
      </w:pPr>
    </w:p>
    <w:p w:rsidR="00925CF2" w:rsidRDefault="00925CF2" w:rsidP="00FD6D29">
      <w:pPr>
        <w:sectPr w:rsidR="00925CF2" w:rsidSect="009D71CC">
          <w:type w:val="continuous"/>
          <w:pgSz w:w="11906" w:h="16838" w:code="9"/>
          <w:pgMar w:top="2821" w:right="1418" w:bottom="1418" w:left="1077" w:header="709" w:footer="471" w:gutter="0"/>
          <w:cols w:space="708"/>
          <w:docGrid w:linePitch="360"/>
        </w:sectPr>
      </w:pPr>
    </w:p>
    <w:p w:rsidR="00925CF2" w:rsidRDefault="00925CF2" w:rsidP="00FD6D29"/>
    <w:p w:rsidR="00925CF2" w:rsidRDefault="00925CF2" w:rsidP="00FD6D29">
      <w:r>
        <w:fldChar w:fldCharType="begin"/>
      </w:r>
      <w:r>
        <w:instrText xml:space="preserve"> IF </w:instrText>
      </w:r>
      <w:r>
        <w:fldChar w:fldCharType="begin" w:fldLock="1"/>
      </w:r>
      <w:r w:rsidRPr="00586142">
        <w:instrText xml:space="preserve"> mitVV VV4A3D26992AB4CA438DCDDB38010D7E19 \* MERGEFORMAT </w:instrText>
      </w:r>
      <w:r>
        <w:fldChar w:fldCharType="separate"/>
      </w:r>
      <w:r>
        <w:instrText>Geachte</w:instrText>
      </w:r>
      <w:r>
        <w:fldChar w:fldCharType="end"/>
      </w:r>
      <w:r>
        <w:instrText xml:space="preserve">="" "Geachte </w:instrText>
      </w:r>
      <w:r>
        <w:fldChar w:fldCharType="begin"/>
      </w:r>
      <w:r>
        <w:instrText xml:space="preserve"> IF </w:instrText>
      </w:r>
      <w:r>
        <w:fldChar w:fldCharType="begin" w:fldLock="1"/>
      </w:r>
      <w:r w:rsidRPr="0023338D">
        <w:instrText xml:space="preserve"> mitVV VVFE82FEE38397F442A31F7F975E2DED78 \* MERGEFORMAT </w:instrText>
      </w:r>
      <w:r>
        <w:fldChar w:fldCharType="separate"/>
      </w:r>
      <w:r>
        <w:instrText>MV</w:instrText>
      </w:r>
      <w:r>
        <w:fldChar w:fldCharType="end"/>
      </w:r>
      <w:r>
        <w:instrText>="M" "heer " "</w:instrText>
      </w:r>
      <w:r>
        <w:fldChar w:fldCharType="begin"/>
      </w:r>
      <w:r>
        <w:instrText xml:space="preserve"> IF </w:instrText>
      </w:r>
      <w:r>
        <w:fldChar w:fldCharType="begin" w:fldLock="1"/>
      </w:r>
      <w:r w:rsidRPr="0023338D">
        <w:instrText xml:space="preserve"> mitVV VVFE82FEE38397F442A31F7F975E2DED78 \* MERGEFORMAT </w:instrText>
      </w:r>
      <w:r>
        <w:fldChar w:fldCharType="separate"/>
      </w:r>
      <w:r>
        <w:instrText>MV</w:instrText>
      </w:r>
      <w:r>
        <w:fldChar w:fldCharType="end"/>
      </w:r>
      <w:r>
        <w:instrText xml:space="preserve">="V" "mevrouw " "heer/mevrouw" </w:instrText>
      </w:r>
      <w:r>
        <w:fldChar w:fldCharType="separate"/>
      </w:r>
      <w:r>
        <w:rPr>
          <w:noProof/>
        </w:rPr>
        <w:instrText xml:space="preserve">heer/mevrouw </w:instrText>
      </w:r>
      <w:r>
        <w:fldChar w:fldCharType="end"/>
      </w:r>
      <w:r>
        <w:instrText xml:space="preserve">" </w:instrText>
      </w:r>
      <w:r>
        <w:fldChar w:fldCharType="separate"/>
      </w:r>
      <w:r>
        <w:rPr>
          <w:noProof/>
        </w:rPr>
        <w:instrText xml:space="preserve">heer/mevrouw </w:instrText>
      </w:r>
      <w:r>
        <w:fldChar w:fldCharType="end"/>
      </w:r>
      <w:r>
        <w:fldChar w:fldCharType="begin" w:fldLock="1"/>
      </w:r>
      <w:r w:rsidRPr="0023338D">
        <w:instrText xml:space="preserve"> mitVV VV10E20B71CC440A4C99041B0BA003D049 </w:instrText>
      </w:r>
      <w:r>
        <w:instrText xml:space="preserve">\sa </w:instrText>
      </w:r>
      <w:r w:rsidRPr="0023338D">
        <w:instrText xml:space="preserve">\* MERGEFORMAT </w:instrText>
      </w:r>
      <w:r>
        <w:fldChar w:fldCharType="end"/>
      </w:r>
      <w:r>
        <w:fldChar w:fldCharType="begin" w:fldLock="1"/>
      </w:r>
      <w:r w:rsidRPr="0023338D">
        <w:instrText xml:space="preserve"> mitVV VV164043C5B5CC1B4BB8CA118A4690612F \* MERGEFORMAT </w:instrText>
      </w:r>
      <w:r>
        <w:fldChar w:fldCharType="end"/>
      </w:r>
      <w:r>
        <w:instrText>" "</w:instrText>
      </w:r>
      <w:r>
        <w:fldChar w:fldCharType="begin" w:fldLock="1"/>
      </w:r>
      <w:r w:rsidRPr="00586142">
        <w:instrText xml:space="preserve"> mitVV VV4A3D26992AB4CA438DCDDB38010D7E19 \* MERGEFORMAT </w:instrText>
      </w:r>
      <w:r>
        <w:fldChar w:fldCharType="separate"/>
      </w:r>
      <w:r>
        <w:instrText>Geachte</w:instrText>
      </w:r>
      <w:r>
        <w:fldChar w:fldCharType="end"/>
      </w:r>
      <w:r>
        <w:instrText xml:space="preserve">" </w:instrText>
      </w:r>
      <w:r>
        <w:fldChar w:fldCharType="separate"/>
      </w:r>
      <w:r w:rsidR="006D4138">
        <w:rPr>
          <w:noProof/>
        </w:rPr>
        <w:t>Geachte</w:t>
      </w:r>
      <w:r>
        <w:fldChar w:fldCharType="end"/>
      </w:r>
      <w:r>
        <w:t xml:space="preserve"> heer, mevrouw,</w:t>
      </w:r>
    </w:p>
    <w:p w:rsidR="00D81F4B" w:rsidRPr="00E0654B" w:rsidRDefault="00D81F4B" w:rsidP="00D81656">
      <w:pPr>
        <w:sectPr w:rsidR="00D81F4B" w:rsidRPr="00E0654B" w:rsidSect="00692059">
          <w:headerReference w:type="default" r:id="rId15"/>
          <w:headerReference w:type="first" r:id="rId16"/>
          <w:footerReference w:type="first" r:id="rId17"/>
          <w:type w:val="continuous"/>
          <w:pgSz w:w="11906" w:h="16838" w:code="9"/>
          <w:pgMar w:top="2284" w:right="1418" w:bottom="1985" w:left="2340" w:header="539" w:footer="0" w:gutter="0"/>
          <w:cols w:space="708"/>
          <w:formProt w:val="0"/>
          <w:titlePg/>
          <w:docGrid w:linePitch="360"/>
        </w:sectPr>
      </w:pPr>
    </w:p>
    <w:p w:rsidR="006871F8" w:rsidRPr="00E0654B" w:rsidRDefault="006871F8" w:rsidP="00D81656"/>
    <w:p w:rsidR="00925CF2" w:rsidRDefault="00925CF2" w:rsidP="00925CF2">
      <w:pPr>
        <w:rPr>
          <w:szCs w:val="22"/>
        </w:rPr>
      </w:pPr>
      <w:r>
        <w:rPr>
          <w:szCs w:val="22"/>
        </w:rPr>
        <w:t xml:space="preserve">Het hoogheemraadschap van Rijnland start binnenkort met baggerwerkzaamheden bij u </w:t>
      </w:r>
      <w:bookmarkStart w:id="0" w:name="_GoBack"/>
      <w:bookmarkEnd w:id="0"/>
      <w:r>
        <w:rPr>
          <w:szCs w:val="22"/>
        </w:rPr>
        <w:t xml:space="preserve">in de buurt. U ontvangt deze brief omdat u aanwonend bent of eigenaar bent van land dat grenst aan één van de watergangen die worden gebaggerd. </w:t>
      </w:r>
    </w:p>
    <w:p w:rsidR="00925CF2" w:rsidRDefault="00925CF2" w:rsidP="00925CF2">
      <w:pPr>
        <w:rPr>
          <w:szCs w:val="22"/>
        </w:rPr>
      </w:pPr>
    </w:p>
    <w:p w:rsidR="00925CF2" w:rsidRDefault="00925CF2" w:rsidP="00925CF2">
      <w:pPr>
        <w:rPr>
          <w:szCs w:val="22"/>
        </w:rPr>
      </w:pPr>
      <w:r>
        <w:rPr>
          <w:szCs w:val="22"/>
        </w:rPr>
        <w:t>Een groot aantal hoofdwatergangen waarvoor Rijnland onderhoudsplichtig is, wordt op diepte gebracht. Het gaat om de watergang(en) langs uw kadastrale perceel/percelen, zoals aangegeven in de bijgevoegde kaart.</w:t>
      </w:r>
    </w:p>
    <w:p w:rsidR="00925CF2" w:rsidRDefault="00925CF2" w:rsidP="00925CF2">
      <w:pPr>
        <w:rPr>
          <w:szCs w:val="22"/>
        </w:rPr>
      </w:pPr>
    </w:p>
    <w:p w:rsidR="00925CF2" w:rsidRPr="00AA6EFC" w:rsidRDefault="00925CF2" w:rsidP="00925CF2">
      <w:r w:rsidRPr="00AA6EFC">
        <w:t xml:space="preserve">Baggeren is nodig omdat afgevallen bladeren, aangevoerd slib en afkalvende oevers zorgen voor een aangroei van de bagger van ongeveer één centimeter per jaar. Als we dat laten liggen, slibben de sloten dicht en wordt de aan- en afvoer van water belemmerd. In een droge periode kunnen ondiepe sloten door gebrek aan vers water gaan stinken en door gebrek aan zuurstof gaan planten en dieren dood. In perioden met veel of zware regenval kan het water niet snel genoeg wegstromen en dat betekent wateroverlast. </w:t>
      </w:r>
    </w:p>
    <w:p w:rsidR="00925CF2" w:rsidRDefault="00925CF2" w:rsidP="00925CF2">
      <w:pPr>
        <w:rPr>
          <w:szCs w:val="22"/>
        </w:rPr>
      </w:pPr>
    </w:p>
    <w:p w:rsidR="00925CF2" w:rsidRPr="00156280" w:rsidRDefault="00925CF2" w:rsidP="00925CF2">
      <w:pPr>
        <w:rPr>
          <w:b/>
          <w:szCs w:val="22"/>
        </w:rPr>
      </w:pPr>
      <w:r w:rsidRPr="00156280">
        <w:rPr>
          <w:b/>
          <w:szCs w:val="22"/>
        </w:rPr>
        <w:t>Verwerking van bagger</w:t>
      </w:r>
    </w:p>
    <w:p w:rsidR="002112F7" w:rsidRDefault="00925CF2" w:rsidP="002112F7">
      <w:r w:rsidRPr="00AA6EFC">
        <w:t>Indien de kwaliteit van de bagger het toelaat</w:t>
      </w:r>
      <w:r>
        <w:t>,</w:t>
      </w:r>
      <w:r w:rsidRPr="00AA6EFC">
        <w:t xml:space="preserve"> mag deze verspreid worden op het aangrenzende perceel. Het is aan de aannemer om te bepalen of hij dit een reële optie vindt. </w:t>
      </w:r>
      <w:r w:rsidR="002112F7">
        <w:t>Mocht dit in uw geval van toepassing zijn dan neemt de aannemer vooraf contact met u op.</w:t>
      </w:r>
    </w:p>
    <w:p w:rsidR="00925CF2" w:rsidRDefault="00925CF2" w:rsidP="00925CF2">
      <w:r w:rsidRPr="00AA6EFC">
        <w:t>Zoals u wellicht weet</w:t>
      </w:r>
      <w:r>
        <w:t>,</w:t>
      </w:r>
      <w:r w:rsidRPr="00AA6EFC">
        <w:t xml:space="preserve"> bent u </w:t>
      </w:r>
      <w:proofErr w:type="spellStart"/>
      <w:r w:rsidRPr="00AA6EFC">
        <w:t>ontvangstplichtig</w:t>
      </w:r>
      <w:proofErr w:type="spellEnd"/>
      <w:r w:rsidRPr="00AA6EFC">
        <w:t xml:space="preserve"> voor verspreidbare bagger op uw aangrenzende perceel. Rijnland kiest ervoor om dit alleen te doen daar waar er fysiek ruimte is om de bagger op de kant te zetten.</w:t>
      </w:r>
      <w:r w:rsidR="002112F7">
        <w:t xml:space="preserve"> </w:t>
      </w:r>
    </w:p>
    <w:p w:rsidR="00925CF2" w:rsidRDefault="00925CF2" w:rsidP="00925CF2">
      <w:pPr>
        <w:autoSpaceDE w:val="0"/>
        <w:autoSpaceDN w:val="0"/>
        <w:adjustRightInd w:val="0"/>
        <w:rPr>
          <w:rFonts w:cs="TimesNewRomanPS-BoldMT"/>
          <w:b/>
          <w:bCs/>
        </w:rPr>
      </w:pPr>
    </w:p>
    <w:p w:rsidR="00925CF2" w:rsidRPr="00156280" w:rsidRDefault="00925CF2" w:rsidP="00925CF2">
      <w:pPr>
        <w:rPr>
          <w:b/>
          <w:szCs w:val="22"/>
        </w:rPr>
      </w:pPr>
      <w:r w:rsidRPr="00156280">
        <w:rPr>
          <w:b/>
          <w:szCs w:val="22"/>
        </w:rPr>
        <w:t>Uitvoering baggerwerkzaamheden</w:t>
      </w:r>
    </w:p>
    <w:p w:rsidR="00925CF2" w:rsidRPr="00925CF2" w:rsidRDefault="00925CF2" w:rsidP="00925CF2">
      <w:pPr>
        <w:rPr>
          <w:i/>
        </w:rPr>
      </w:pPr>
      <w:r w:rsidRPr="00AA6EFC">
        <w:t xml:space="preserve">De aannemer voor dit werk </w:t>
      </w:r>
      <w:r w:rsidRPr="006A3F62">
        <w:t xml:space="preserve">is </w:t>
      </w:r>
      <w:r w:rsidR="002112F7" w:rsidRPr="002112F7">
        <w:rPr>
          <w:highlight w:val="yellow"/>
        </w:rPr>
        <w:t>XXX</w:t>
      </w:r>
      <w:r w:rsidR="002112F7">
        <w:t xml:space="preserve"> </w:t>
      </w:r>
      <w:r>
        <w:t xml:space="preserve">uit </w:t>
      </w:r>
      <w:r w:rsidR="002112F7" w:rsidRPr="002112F7">
        <w:rPr>
          <w:highlight w:val="yellow"/>
        </w:rPr>
        <w:t>XXX</w:t>
      </w:r>
      <w:r>
        <w:t>.</w:t>
      </w:r>
      <w:r>
        <w:rPr>
          <w:i/>
        </w:rPr>
        <w:t xml:space="preserve"> </w:t>
      </w:r>
      <w:r w:rsidRPr="008C1625">
        <w:t xml:space="preserve">Mocht u benaderd worden door de aannemer om de bagger op uw perceel af te zetten, is hij verplicht om met u daarover een contract af te sluiten en een vergoeding aan te bieden. </w:t>
      </w:r>
      <w:r w:rsidRPr="00AA6EFC">
        <w:t>Meer informatie over dit contract en de gang van zaken vindt u op de website van Rijnland</w:t>
      </w:r>
      <w:r>
        <w:t xml:space="preserve"> </w:t>
      </w:r>
      <w:hyperlink r:id="rId18" w:history="1">
        <w:r w:rsidRPr="00A10003">
          <w:rPr>
            <w:rStyle w:val="Hyperlink"/>
          </w:rPr>
          <w:t>www.rijnland.net/baggeren/baggeren-algemeen</w:t>
        </w:r>
      </w:hyperlink>
      <w:r>
        <w:t xml:space="preserve">, in de </w:t>
      </w:r>
      <w:r w:rsidRPr="006A3F62">
        <w:t xml:space="preserve">PDF </w:t>
      </w:r>
      <w:r>
        <w:t>‘</w:t>
      </w:r>
      <w:r w:rsidRPr="006A3F62">
        <w:t>Verspreiden van bagger</w:t>
      </w:r>
      <w:r>
        <w:t>’.</w:t>
      </w:r>
    </w:p>
    <w:p w:rsidR="00925CF2" w:rsidRPr="00D1452D" w:rsidRDefault="00925CF2" w:rsidP="00925CF2">
      <w:pPr>
        <w:rPr>
          <w:rFonts w:cs="TimesNewRomanPS-BoldMT"/>
          <w:b/>
          <w:bCs/>
        </w:rPr>
      </w:pPr>
      <w:r w:rsidRPr="00D1452D">
        <w:rPr>
          <w:szCs w:val="22"/>
        </w:rPr>
        <w:t>De planning is dat de watergangen in de periode van</w:t>
      </w:r>
      <w:r>
        <w:rPr>
          <w:szCs w:val="22"/>
        </w:rPr>
        <w:t xml:space="preserve"> </w:t>
      </w:r>
      <w:r w:rsidR="002112F7" w:rsidRPr="002112F7">
        <w:rPr>
          <w:szCs w:val="22"/>
          <w:highlight w:val="yellow"/>
        </w:rPr>
        <w:t>XXX</w:t>
      </w:r>
      <w:r>
        <w:rPr>
          <w:szCs w:val="22"/>
        </w:rPr>
        <w:t xml:space="preserve"> </w:t>
      </w:r>
      <w:r w:rsidRPr="00D1452D">
        <w:rPr>
          <w:szCs w:val="22"/>
        </w:rPr>
        <w:t>tot en met</w:t>
      </w:r>
      <w:r>
        <w:rPr>
          <w:szCs w:val="22"/>
        </w:rPr>
        <w:t xml:space="preserve"> </w:t>
      </w:r>
      <w:r w:rsidR="002112F7" w:rsidRPr="002112F7">
        <w:rPr>
          <w:szCs w:val="22"/>
          <w:highlight w:val="yellow"/>
        </w:rPr>
        <w:t>XXX</w:t>
      </w:r>
      <w:r w:rsidRPr="002112F7">
        <w:rPr>
          <w:szCs w:val="22"/>
          <w:highlight w:val="yellow"/>
        </w:rPr>
        <w:t xml:space="preserve"> </w:t>
      </w:r>
      <w:r w:rsidRPr="00D1452D">
        <w:rPr>
          <w:szCs w:val="22"/>
        </w:rPr>
        <w:t xml:space="preserve">worden gebaggerd. </w:t>
      </w:r>
    </w:p>
    <w:p w:rsidR="00925CF2" w:rsidRDefault="00925CF2" w:rsidP="00925CF2">
      <w:pPr>
        <w:autoSpaceDE w:val="0"/>
        <w:autoSpaceDN w:val="0"/>
        <w:adjustRightInd w:val="0"/>
        <w:rPr>
          <w:rFonts w:cs="TimesNewRomanPS-BoldMT"/>
          <w:b/>
          <w:bCs/>
        </w:rPr>
      </w:pPr>
    </w:p>
    <w:p w:rsidR="00925CF2" w:rsidRDefault="00925CF2" w:rsidP="00925CF2">
      <w:pPr>
        <w:autoSpaceDE w:val="0"/>
        <w:autoSpaceDN w:val="0"/>
        <w:adjustRightInd w:val="0"/>
        <w:rPr>
          <w:rFonts w:cs="TimesNewRomanPS-BoldMT"/>
          <w:b/>
          <w:bCs/>
        </w:rPr>
      </w:pPr>
    </w:p>
    <w:p w:rsidR="00925CF2" w:rsidRDefault="00925CF2" w:rsidP="00925CF2">
      <w:pPr>
        <w:autoSpaceDE w:val="0"/>
        <w:autoSpaceDN w:val="0"/>
        <w:adjustRightInd w:val="0"/>
        <w:rPr>
          <w:rFonts w:cs="TimesNewRomanPS-BoldMT"/>
          <w:b/>
          <w:bCs/>
        </w:rPr>
      </w:pPr>
    </w:p>
    <w:p w:rsidR="00925CF2" w:rsidRDefault="00925CF2" w:rsidP="00925CF2">
      <w:pPr>
        <w:autoSpaceDE w:val="0"/>
        <w:autoSpaceDN w:val="0"/>
        <w:adjustRightInd w:val="0"/>
        <w:rPr>
          <w:rFonts w:cs="TimesNewRomanPS-BoldMT"/>
          <w:b/>
          <w:bCs/>
        </w:rPr>
      </w:pPr>
    </w:p>
    <w:p w:rsidR="00925CF2" w:rsidRDefault="00925CF2" w:rsidP="00925CF2">
      <w:pPr>
        <w:autoSpaceDE w:val="0"/>
        <w:autoSpaceDN w:val="0"/>
        <w:adjustRightInd w:val="0"/>
        <w:rPr>
          <w:rFonts w:cs="TimesNewRomanPS-BoldMT"/>
          <w:b/>
          <w:bCs/>
        </w:rPr>
      </w:pPr>
    </w:p>
    <w:p w:rsidR="00925CF2" w:rsidRDefault="00925CF2" w:rsidP="00925CF2">
      <w:pPr>
        <w:autoSpaceDE w:val="0"/>
        <w:autoSpaceDN w:val="0"/>
        <w:adjustRightInd w:val="0"/>
        <w:rPr>
          <w:rFonts w:cs="TimesNewRomanPS-BoldMT"/>
          <w:b/>
          <w:bCs/>
        </w:rPr>
      </w:pPr>
    </w:p>
    <w:p w:rsidR="00925CF2" w:rsidRDefault="00925CF2" w:rsidP="00925CF2">
      <w:pPr>
        <w:rPr>
          <w:b/>
        </w:rPr>
      </w:pPr>
    </w:p>
    <w:p w:rsidR="00925CF2" w:rsidRPr="00AA6EFC" w:rsidRDefault="00925CF2" w:rsidP="00925CF2">
      <w:pPr>
        <w:rPr>
          <w:b/>
        </w:rPr>
      </w:pPr>
      <w:r w:rsidRPr="00AA6EFC">
        <w:rPr>
          <w:b/>
        </w:rPr>
        <w:t>Beschoeiingen</w:t>
      </w:r>
    </w:p>
    <w:p w:rsidR="00925CF2" w:rsidRPr="00AA6EFC" w:rsidRDefault="00925CF2" w:rsidP="00925CF2">
      <w:r w:rsidRPr="00AA6EFC">
        <w:t>U bent verantwoordelijk voor het onderhoud van de beschoeiing. Als uw beschoeiing in goede staat is en voldoende diep in de harde bodem is ingebracht, hoeft u geen schade te verwachten door de baggerwerkzaamheden. Schade aan beschoeiingen die ontstaat door de toestand van de beschoeiing kunt u niet verhalen op Rijnland of op de door Rijnland ingehuurde aannemer.</w:t>
      </w:r>
    </w:p>
    <w:p w:rsidR="00925CF2" w:rsidRPr="00AA6EFC" w:rsidRDefault="00925CF2" w:rsidP="00925CF2"/>
    <w:p w:rsidR="00925CF2" w:rsidRPr="00AA6EFC" w:rsidRDefault="00925CF2" w:rsidP="00925CF2">
      <w:pPr>
        <w:rPr>
          <w:b/>
        </w:rPr>
      </w:pPr>
      <w:r w:rsidRPr="00AA6EFC">
        <w:rPr>
          <w:b/>
        </w:rPr>
        <w:t>Constructies in de watergang</w:t>
      </w:r>
    </w:p>
    <w:p w:rsidR="00925CF2" w:rsidRPr="00AA6EFC" w:rsidRDefault="00925CF2" w:rsidP="00925CF2">
      <w:r>
        <w:t xml:space="preserve">In incidentele gevallen is het nodig om constructies in de watergang tijdelijk te verwijderen. Denk hierbij aan steigers, palen of andere constructies. Mocht dit het geval zijn, dan zal de aannemer hier tijdig contact met u over opnemen. </w:t>
      </w:r>
    </w:p>
    <w:p w:rsidR="00925CF2" w:rsidRDefault="00925CF2" w:rsidP="00925CF2"/>
    <w:p w:rsidR="00925CF2" w:rsidRPr="001D6751" w:rsidRDefault="00925CF2" w:rsidP="00925CF2">
      <w:pPr>
        <w:rPr>
          <w:b/>
        </w:rPr>
      </w:pPr>
      <w:r w:rsidRPr="001D6751">
        <w:rPr>
          <w:b/>
        </w:rPr>
        <w:t>Vragen?</w:t>
      </w:r>
    </w:p>
    <w:p w:rsidR="00925CF2" w:rsidRPr="00AA6EFC" w:rsidRDefault="00925CF2" w:rsidP="00925CF2">
      <w:r w:rsidRPr="00AA6EFC">
        <w:t>Op onze website</w:t>
      </w:r>
      <w:r>
        <w:t xml:space="preserve"> </w:t>
      </w:r>
      <w:hyperlink r:id="rId19" w:history="1">
        <w:r w:rsidRPr="00C91304">
          <w:rPr>
            <w:rStyle w:val="Hyperlink"/>
          </w:rPr>
          <w:t>http://www.rijnland.net/baggeren</w:t>
        </w:r>
      </w:hyperlink>
      <w:r>
        <w:t xml:space="preserve"> </w:t>
      </w:r>
      <w:r w:rsidRPr="00AA6EFC">
        <w:t xml:space="preserve">vindt u meer informatie over baggeren </w:t>
      </w:r>
      <w:r>
        <w:t>binnen</w:t>
      </w:r>
      <w:r w:rsidRPr="00AA6EFC">
        <w:t xml:space="preserve"> Rijnland. De regelgeving voor Rijnland is vast</w:t>
      </w:r>
      <w:r>
        <w:t>gelegd in onder andere de Keur en i</w:t>
      </w:r>
      <w:r w:rsidRPr="00AA6EFC">
        <w:t>n de legger zijn de ond</w:t>
      </w:r>
      <w:r>
        <w:t>erhoudsplichten en onderhouds</w:t>
      </w:r>
      <w:r w:rsidRPr="00AA6EFC">
        <w:t>verplichtingen</w:t>
      </w:r>
      <w:r>
        <w:t xml:space="preserve"> </w:t>
      </w:r>
      <w:r w:rsidRPr="00AA6EFC">
        <w:rPr>
          <w:lang w:val="nl"/>
        </w:rPr>
        <w:t>nader omschreven. Voor meer informatie zie</w:t>
      </w:r>
      <w:r w:rsidRPr="00AA6EFC">
        <w:t xml:space="preserve"> </w:t>
      </w:r>
      <w:hyperlink r:id="rId20" w:history="1">
        <w:r w:rsidRPr="00ED03DC">
          <w:rPr>
            <w:rStyle w:val="Hyperlink"/>
          </w:rPr>
          <w:t>http://www.rijnland.net/regels/onderhoud-watergangen</w:t>
        </w:r>
      </w:hyperlink>
      <w:r>
        <w:t>.</w:t>
      </w:r>
      <w:r>
        <w:rPr>
          <w:u w:val="single"/>
        </w:rPr>
        <w:t xml:space="preserve"> </w:t>
      </w:r>
      <w:r w:rsidRPr="00AA6EFC">
        <w:t xml:space="preserve"> </w:t>
      </w:r>
    </w:p>
    <w:p w:rsidR="00925CF2" w:rsidRDefault="00925CF2" w:rsidP="00925CF2"/>
    <w:p w:rsidR="00925CF2" w:rsidRDefault="00925CF2" w:rsidP="00925CF2">
      <w:r w:rsidRPr="00AA6EFC">
        <w:t xml:space="preserve">Voor vragen over deze brief of het baggeren bij u in de buurt kunt u contact opnemen met </w:t>
      </w:r>
      <w:r>
        <w:t xml:space="preserve">ons Klant Contact Team op 071-306 35 35 of via het emailadres </w:t>
      </w:r>
      <w:hyperlink r:id="rId21" w:history="1">
        <w:r w:rsidRPr="00BB0EC4">
          <w:rPr>
            <w:rStyle w:val="Hyperlink"/>
          </w:rPr>
          <w:t>info@rijnland.net</w:t>
        </w:r>
      </w:hyperlink>
      <w:r>
        <w:t xml:space="preserve">. </w:t>
      </w:r>
    </w:p>
    <w:p w:rsidR="00925CF2" w:rsidRDefault="00925CF2" w:rsidP="00925CF2"/>
    <w:p w:rsidR="00A86D57" w:rsidRDefault="00A86D57" w:rsidP="00A86D57">
      <w:pPr>
        <w:keepNext/>
        <w:keepLines/>
      </w:pPr>
      <w:r>
        <w:t>Met vriendelijke groet</w:t>
      </w:r>
      <w:r w:rsidRPr="00294F66">
        <w:t>,</w:t>
      </w:r>
    </w:p>
    <w:p w:rsidR="006D4138" w:rsidRDefault="006D4138" w:rsidP="00A86D57">
      <w:pPr>
        <w:keepNext/>
        <w:keepLines/>
      </w:pPr>
    </w:p>
    <w:p w:rsidR="004C1589" w:rsidRDefault="00A86D57" w:rsidP="00A86D57">
      <w:pPr>
        <w:keepNext/>
        <w:keepLines/>
        <w:jc w:val="both"/>
      </w:pPr>
      <w:r>
        <w:t>n</w:t>
      </w:r>
      <w:r w:rsidRPr="00294F66">
        <w:t>amens dijkgraaf en hoogheemraden</w:t>
      </w:r>
      <w:r>
        <w:t>,</w:t>
      </w:r>
    </w:p>
    <w:p w:rsidR="006D4138" w:rsidRDefault="006D4138" w:rsidP="00D6206F">
      <w:pPr>
        <w:rPr>
          <w:sz w:val="96"/>
          <w:szCs w:val="96"/>
        </w:rPr>
      </w:pPr>
    </w:p>
    <w:p w:rsidR="00925CF2" w:rsidRPr="008D202D" w:rsidRDefault="00A86D57" w:rsidP="00D6206F">
      <w:pPr>
        <w:rPr>
          <w:rStyle w:val="BriefGegevensVariabel"/>
        </w:rPr>
      </w:pPr>
      <w:r w:rsidRPr="00D81656">
        <w:rPr>
          <w:szCs w:val="22"/>
        </w:rPr>
        <w:fldChar w:fldCharType="begin" w:fldLock="1"/>
      </w:r>
      <w:r w:rsidRPr="00D81656">
        <w:rPr>
          <w:szCs w:val="22"/>
        </w:rPr>
        <w:instrText xml:space="preserve"> mitAF AFSLUITING \* MERGEFORMAT </w:instrText>
      </w:r>
      <w:r w:rsidRPr="00D81656">
        <w:rPr>
          <w:szCs w:val="22"/>
        </w:rPr>
        <w:fldChar w:fldCharType="separate"/>
      </w:r>
      <w:r w:rsidR="002112F7">
        <w:rPr>
          <w:rStyle w:val="BriefGegevensVariabel"/>
        </w:rPr>
        <w:t>(NAAM)</w:t>
      </w:r>
    </w:p>
    <w:p w:rsidR="00925CF2" w:rsidRPr="008D202D" w:rsidRDefault="006D4138" w:rsidP="00D6206F">
      <w:r>
        <w:rPr>
          <w:rStyle w:val="BriefGegevensVariabel"/>
        </w:rPr>
        <w:t>Omgevingsmanager</w:t>
      </w:r>
    </w:p>
    <w:p w:rsidR="00A86D57" w:rsidRDefault="00A86D57" w:rsidP="00A86D57">
      <w:pPr>
        <w:keepNext/>
        <w:keepLines/>
        <w:jc w:val="both"/>
      </w:pPr>
      <w:r w:rsidRPr="00D81656">
        <w:rPr>
          <w:szCs w:val="22"/>
        </w:rPr>
        <w:fldChar w:fldCharType="end"/>
      </w:r>
    </w:p>
    <w:p w:rsidR="004210B1" w:rsidRPr="00AF65C9" w:rsidRDefault="000F5505" w:rsidP="004C1589">
      <w:pPr>
        <w:keepNext/>
        <w:keepLines/>
      </w:pPr>
      <w:r w:rsidRPr="00E0654B">
        <w:rPr>
          <w:color w:val="FFFFFF" w:themeColor="background1"/>
        </w:rPr>
        <w:fldChar w:fldCharType="begin" w:fldLock="1"/>
      </w:r>
      <w:r w:rsidRPr="00E0654B">
        <w:rPr>
          <w:color w:val="FFFFFF" w:themeColor="background1"/>
        </w:rPr>
        <w:instrText xml:space="preserve"> mitVV VV1B4FB5A216EECC4E859A44EE2500145F \* MERGEFORMAT </w:instrText>
      </w:r>
      <w:r w:rsidRPr="00E0654B">
        <w:rPr>
          <w:color w:val="FFFFFF" w:themeColor="background1"/>
        </w:rPr>
        <w:fldChar w:fldCharType="end"/>
      </w:r>
      <w:r w:rsidRPr="00E0654B">
        <w:rPr>
          <w:color w:val="FFFFFF" w:themeColor="background1"/>
        </w:rPr>
        <w:t xml:space="preserve"> </w:t>
      </w:r>
      <w:r w:rsidR="00833F1E" w:rsidRPr="00E0654B">
        <w:rPr>
          <w:color w:val="FFFFFF" w:themeColor="background1"/>
        </w:rPr>
        <w:fldChar w:fldCharType="begin" w:fldLock="1"/>
      </w:r>
      <w:r w:rsidR="00833F1E" w:rsidRPr="00E0654B">
        <w:rPr>
          <w:color w:val="FFFFFF" w:themeColor="background1"/>
        </w:rPr>
        <w:instrText xml:space="preserve"> mitVV VV881086A56D01476F85AF7FB0B7FDB1FA \* MERGEFORMAT </w:instrText>
      </w:r>
      <w:r w:rsidR="00833F1E" w:rsidRPr="00E0654B">
        <w:rPr>
          <w:color w:val="FFFFFF" w:themeColor="background1"/>
        </w:rPr>
        <w:fldChar w:fldCharType="end"/>
      </w:r>
      <w:r w:rsidR="00833F1E" w:rsidRPr="00E0654B">
        <w:rPr>
          <w:color w:val="FFFFFF" w:themeColor="background1"/>
        </w:rPr>
        <w:t xml:space="preserve"> </w:t>
      </w:r>
      <w:r w:rsidRPr="00E0654B">
        <w:rPr>
          <w:color w:val="FFFFFF" w:themeColor="background1"/>
        </w:rPr>
        <w:fldChar w:fldCharType="begin" w:fldLock="1"/>
      </w:r>
      <w:r w:rsidRPr="00E0654B">
        <w:rPr>
          <w:color w:val="FFFFFF" w:themeColor="background1"/>
        </w:rPr>
        <w:instrText xml:space="preserve"> mitVV VVF2DA43B1AC415C43B805628BE02B447D \* MERGEFORMAT </w:instrText>
      </w:r>
      <w:r w:rsidRPr="00E0654B">
        <w:rPr>
          <w:color w:val="FFFFFF" w:themeColor="background1"/>
        </w:rPr>
        <w:fldChar w:fldCharType="end"/>
      </w:r>
      <w:r w:rsidRPr="00E0654B">
        <w:rPr>
          <w:color w:val="FFFFFF" w:themeColor="background1"/>
        </w:rPr>
        <w:t xml:space="preserve"> </w:t>
      </w:r>
      <w:r w:rsidR="00833F1E" w:rsidRPr="00E0654B">
        <w:rPr>
          <w:color w:val="FFFFFF" w:themeColor="background1"/>
        </w:rPr>
        <w:fldChar w:fldCharType="begin" w:fldLock="1"/>
      </w:r>
      <w:r w:rsidR="00833F1E" w:rsidRPr="00E0654B">
        <w:rPr>
          <w:color w:val="FFFFFF" w:themeColor="background1"/>
        </w:rPr>
        <w:instrText xml:space="preserve"> mitVV VV1F23BC8EFDDB5E4C99E48DBF6A6E1C5C \* MERGEFORMAT </w:instrText>
      </w:r>
      <w:r w:rsidR="00833F1E" w:rsidRPr="00E0654B">
        <w:rPr>
          <w:color w:val="FFFFFF" w:themeColor="background1"/>
        </w:rPr>
        <w:fldChar w:fldCharType="separate"/>
      </w:r>
      <w:r w:rsidR="00925CF2">
        <w:rPr>
          <w:bCs/>
          <w:color w:val="FFFFFF" w:themeColor="background1"/>
        </w:rPr>
        <w:t>u</w:t>
      </w:r>
      <w:r w:rsidR="00833F1E" w:rsidRPr="00E0654B">
        <w:rPr>
          <w:color w:val="FFFFFF" w:themeColor="background1"/>
        </w:rPr>
        <w:fldChar w:fldCharType="end"/>
      </w:r>
    </w:p>
    <w:sectPr w:rsidR="004210B1" w:rsidRPr="00AF65C9" w:rsidSect="00692059">
      <w:headerReference w:type="even" r:id="rId22"/>
      <w:headerReference w:type="default" r:id="rId23"/>
      <w:footerReference w:type="even" r:id="rId24"/>
      <w:footerReference w:type="default" r:id="rId25"/>
      <w:headerReference w:type="first" r:id="rId26"/>
      <w:footerReference w:type="first" r:id="rId27"/>
      <w:type w:val="continuous"/>
      <w:pgSz w:w="11906" w:h="16838" w:code="9"/>
      <w:pgMar w:top="2284" w:right="1418" w:bottom="1985" w:left="2342" w:header="539" w:footer="0" w:gutter="0"/>
      <w:cols w:space="70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CF2" w:rsidRDefault="00925CF2">
      <w:r>
        <w:separator/>
      </w:r>
    </w:p>
  </w:endnote>
  <w:endnote w:type="continuationSeparator" w:id="0">
    <w:p w:rsidR="00925CF2" w:rsidRDefault="00925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Bold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CF2" w:rsidRDefault="00925CF2">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CF2" w:rsidRPr="00F637EE" w:rsidRDefault="00925CF2" w:rsidP="008728B2">
    <w:pPr>
      <w:tabs>
        <w:tab w:val="left" w:pos="1276"/>
        <w:tab w:val="left" w:pos="3289"/>
        <w:tab w:val="left" w:pos="5897"/>
      </w:tabs>
      <w:spacing w:line="168" w:lineRule="auto"/>
      <w:rPr>
        <w:rFonts w:ascii="Arial Unicode MS" w:eastAsia="Arial Unicode MS" w:hAnsi="Arial Unicode MS" w:cs="Arial Unicode MS"/>
        <w:b/>
        <w:color w:val="0065BD"/>
        <w:sz w:val="14"/>
        <w:szCs w:val="14"/>
        <w:lang w:eastAsia="en-US"/>
      </w:rPr>
    </w:pPr>
    <w:r>
      <w:rPr>
        <w:rFonts w:ascii="Arial Unicode MS" w:eastAsia="Arial Unicode MS" w:hAnsi="Arial Unicode MS" w:cs="Arial Unicode MS"/>
        <w:b/>
        <w:color w:val="0065BD"/>
        <w:sz w:val="14"/>
        <w:szCs w:val="14"/>
        <w:lang w:eastAsia="en-US"/>
      </w:rPr>
      <w:tab/>
    </w:r>
    <w:r w:rsidRPr="00F637EE">
      <w:rPr>
        <w:rFonts w:ascii="Arial Unicode MS" w:eastAsia="Arial Unicode MS" w:hAnsi="Arial Unicode MS" w:cs="Arial Unicode MS"/>
        <w:b/>
        <w:color w:val="0065BD"/>
        <w:sz w:val="14"/>
        <w:szCs w:val="14"/>
        <w:lang w:eastAsia="en-US"/>
      </w:rPr>
      <w:t>Archimedesweg 1</w:t>
    </w:r>
    <w:r w:rsidRPr="00F637EE">
      <w:rPr>
        <w:rFonts w:ascii="Arial Unicode MS" w:eastAsia="Arial Unicode MS" w:hAnsi="Arial Unicode MS" w:cs="Arial Unicode MS"/>
        <w:b/>
        <w:color w:val="0065BD"/>
        <w:sz w:val="14"/>
        <w:szCs w:val="14"/>
        <w:lang w:eastAsia="en-US"/>
      </w:rPr>
      <w:tab/>
      <w:t>telefoon: (071) 30 63 063</w:t>
    </w:r>
    <w:r w:rsidRPr="00F637EE">
      <w:rPr>
        <w:rFonts w:ascii="Arial Unicode MS" w:eastAsia="Arial Unicode MS" w:hAnsi="Arial Unicode MS" w:cs="Arial Unicode MS"/>
        <w:b/>
        <w:color w:val="0065BD"/>
        <w:sz w:val="14"/>
        <w:szCs w:val="14"/>
        <w:lang w:eastAsia="en-US"/>
      </w:rPr>
      <w:tab/>
      <w:t xml:space="preserve">Rijnland streeft naar een transparant relatiebeheer </w:t>
    </w:r>
    <w:r>
      <w:rPr>
        <w:rFonts w:ascii="Arial Unicode MS" w:eastAsia="Arial Unicode MS" w:hAnsi="Arial Unicode MS" w:cs="Arial Unicode MS"/>
        <w:b/>
        <w:color w:val="0065BD"/>
        <w:sz w:val="14"/>
        <w:szCs w:val="14"/>
        <w:lang w:eastAsia="en-US"/>
      </w:rPr>
      <w:tab/>
    </w:r>
    <w:r w:rsidRPr="00F637EE">
      <w:rPr>
        <w:rFonts w:ascii="Arial Unicode MS" w:eastAsia="Arial Unicode MS" w:hAnsi="Arial Unicode MS" w:cs="Arial Unicode MS"/>
        <w:b/>
        <w:color w:val="0065BD"/>
        <w:sz w:val="14"/>
        <w:szCs w:val="14"/>
        <w:lang w:eastAsia="en-US"/>
      </w:rPr>
      <w:t>Postadres:</w:t>
    </w:r>
    <w:r>
      <w:rPr>
        <w:rFonts w:ascii="Arial Unicode MS" w:eastAsia="Arial Unicode MS" w:hAnsi="Arial Unicode MS" w:cs="Arial Unicode MS"/>
        <w:b/>
        <w:color w:val="0065BD"/>
        <w:sz w:val="14"/>
        <w:szCs w:val="14"/>
        <w:lang w:eastAsia="en-US"/>
      </w:rPr>
      <w:t xml:space="preserve"> </w:t>
    </w:r>
    <w:r>
      <w:rPr>
        <w:rFonts w:ascii="Arial Unicode MS" w:eastAsia="Arial Unicode MS" w:hAnsi="Arial Unicode MS" w:cs="Arial Unicode MS"/>
        <w:b/>
        <w:color w:val="0065BD"/>
        <w:sz w:val="14"/>
        <w:szCs w:val="14"/>
        <w:lang w:eastAsia="en-US"/>
      </w:rPr>
      <w:tab/>
    </w:r>
    <w:r w:rsidRPr="00F637EE">
      <w:rPr>
        <w:rFonts w:ascii="Arial Unicode MS" w:eastAsia="Arial Unicode MS" w:hAnsi="Arial Unicode MS" w:cs="Arial Unicode MS"/>
        <w:b/>
        <w:color w:val="0065BD"/>
        <w:sz w:val="14"/>
        <w:szCs w:val="14"/>
        <w:lang w:eastAsia="en-US"/>
      </w:rPr>
      <w:t>telefax: (071) 51 23 916</w:t>
    </w:r>
    <w:r w:rsidRPr="00F637EE">
      <w:rPr>
        <w:rFonts w:ascii="Arial Unicode MS" w:eastAsia="Arial Unicode MS" w:hAnsi="Arial Unicode MS" w:cs="Arial Unicode MS"/>
        <w:b/>
        <w:color w:val="0065BD"/>
        <w:sz w:val="14"/>
        <w:szCs w:val="14"/>
        <w:lang w:eastAsia="en-US"/>
      </w:rPr>
      <w:tab/>
      <w:t xml:space="preserve">met duidelijke regels over belangenverstrengeling </w:t>
    </w:r>
  </w:p>
  <w:p w:rsidR="00925CF2" w:rsidRPr="00F637EE" w:rsidRDefault="00925CF2" w:rsidP="008728B2">
    <w:pPr>
      <w:tabs>
        <w:tab w:val="left" w:pos="1276"/>
        <w:tab w:val="left" w:pos="3289"/>
        <w:tab w:val="left" w:pos="5897"/>
      </w:tabs>
      <w:spacing w:line="168" w:lineRule="auto"/>
      <w:rPr>
        <w:rFonts w:ascii="Arial Unicode MS" w:eastAsia="Arial Unicode MS" w:hAnsi="Arial Unicode MS" w:cs="Arial Unicode MS"/>
        <w:b/>
        <w:color w:val="0065BD"/>
        <w:sz w:val="14"/>
        <w:szCs w:val="14"/>
        <w:lang w:eastAsia="en-US"/>
      </w:rPr>
    </w:pPr>
    <w:r>
      <w:rPr>
        <w:rFonts w:ascii="Arial Unicode MS" w:eastAsia="Arial Unicode MS" w:hAnsi="Arial Unicode MS" w:cs="Arial Unicode MS"/>
        <w:b/>
        <w:color w:val="0065BD"/>
        <w:sz w:val="14"/>
        <w:szCs w:val="14"/>
        <w:lang w:eastAsia="en-US"/>
      </w:rPr>
      <w:tab/>
    </w:r>
    <w:r w:rsidRPr="00F637EE">
      <w:rPr>
        <w:rFonts w:ascii="Arial Unicode MS" w:eastAsia="Arial Unicode MS" w:hAnsi="Arial Unicode MS" w:cs="Arial Unicode MS"/>
        <w:b/>
        <w:color w:val="0065BD"/>
        <w:sz w:val="14"/>
        <w:szCs w:val="14"/>
        <w:lang w:eastAsia="en-US"/>
      </w:rPr>
      <w:t>postbus 156</w:t>
    </w:r>
    <w:r w:rsidRPr="00F637EE">
      <w:rPr>
        <w:rFonts w:ascii="Arial Unicode MS" w:eastAsia="Arial Unicode MS" w:hAnsi="Arial Unicode MS" w:cs="Arial Unicode MS"/>
        <w:b/>
        <w:color w:val="0065BD"/>
        <w:sz w:val="14"/>
        <w:szCs w:val="14"/>
        <w:lang w:eastAsia="en-US"/>
      </w:rPr>
      <w:tab/>
      <w:t>internet: www.rijnland.net</w:t>
    </w:r>
    <w:r w:rsidRPr="00F637EE">
      <w:rPr>
        <w:rFonts w:ascii="Arial Unicode MS" w:eastAsia="Arial Unicode MS" w:hAnsi="Arial Unicode MS" w:cs="Arial Unicode MS"/>
        <w:b/>
        <w:color w:val="0065BD"/>
        <w:sz w:val="14"/>
        <w:szCs w:val="14"/>
        <w:lang w:eastAsia="en-US"/>
      </w:rPr>
      <w:tab/>
      <w:t>en het aannemen van giften.</w:t>
    </w:r>
  </w:p>
  <w:p w:rsidR="00925CF2" w:rsidRPr="00925CF2" w:rsidRDefault="00925CF2" w:rsidP="008728B2">
    <w:pPr>
      <w:tabs>
        <w:tab w:val="left" w:pos="1276"/>
        <w:tab w:val="left" w:pos="3289"/>
        <w:tab w:val="left" w:pos="5897"/>
      </w:tabs>
      <w:spacing w:line="168" w:lineRule="auto"/>
      <w:rPr>
        <w:rFonts w:ascii="Arial Unicode MS" w:eastAsia="Arial Unicode MS" w:hAnsi="Arial Unicode MS" w:cs="Arial Unicode MS"/>
        <w:b/>
        <w:color w:val="0065BD"/>
        <w:sz w:val="14"/>
        <w:szCs w:val="14"/>
        <w:lang w:val="en-US" w:eastAsia="en-US"/>
      </w:rPr>
    </w:pPr>
    <w:r>
      <w:rPr>
        <w:rFonts w:ascii="Arial Unicode MS" w:eastAsia="Arial Unicode MS" w:hAnsi="Arial Unicode MS" w:cs="Arial Unicode MS"/>
        <w:b/>
        <w:color w:val="0065BD"/>
        <w:sz w:val="14"/>
        <w:szCs w:val="14"/>
        <w:lang w:eastAsia="en-US"/>
      </w:rPr>
      <w:tab/>
    </w:r>
    <w:r w:rsidRPr="00925CF2">
      <w:rPr>
        <w:rFonts w:ascii="Arial Unicode MS" w:eastAsia="Arial Unicode MS" w:hAnsi="Arial Unicode MS" w:cs="Arial Unicode MS"/>
        <w:b/>
        <w:color w:val="0065BD"/>
        <w:sz w:val="14"/>
        <w:szCs w:val="14"/>
        <w:lang w:val="en-US" w:eastAsia="en-US"/>
      </w:rPr>
      <w:t>2300 AD Leiden</w:t>
    </w:r>
    <w:r w:rsidRPr="00925CF2">
      <w:rPr>
        <w:rFonts w:ascii="Arial Unicode MS" w:eastAsia="Arial Unicode MS" w:hAnsi="Arial Unicode MS" w:cs="Arial Unicode MS"/>
        <w:b/>
        <w:color w:val="0065BD"/>
        <w:sz w:val="14"/>
        <w:szCs w:val="14"/>
        <w:lang w:val="en-US" w:eastAsia="en-US"/>
      </w:rPr>
      <w:tab/>
      <w:t>e-mail: post@rijnland.net</w:t>
    </w:r>
    <w:r w:rsidRPr="00925CF2">
      <w:rPr>
        <w:rFonts w:ascii="Arial Unicode MS" w:eastAsia="Arial Unicode MS" w:hAnsi="Arial Unicode MS" w:cs="Arial Unicode MS"/>
        <w:b/>
        <w:color w:val="0065BD"/>
        <w:sz w:val="14"/>
        <w:szCs w:val="14"/>
        <w:lang w:val="en-US" w:eastAsia="en-US"/>
      </w:rPr>
      <w:tab/>
    </w:r>
  </w:p>
  <w:p w:rsidR="00925CF2" w:rsidRPr="00F637EE" w:rsidRDefault="00925CF2" w:rsidP="008728B2">
    <w:pPr>
      <w:tabs>
        <w:tab w:val="left" w:pos="1276"/>
        <w:tab w:val="left" w:pos="3289"/>
        <w:tab w:val="left" w:pos="5897"/>
      </w:tabs>
      <w:spacing w:line="168" w:lineRule="auto"/>
      <w:rPr>
        <w:rFonts w:ascii="Arial Unicode MS" w:eastAsia="Arial Unicode MS" w:hAnsi="Arial Unicode MS" w:cs="Arial Unicode MS"/>
        <w:b/>
        <w:color w:val="0065BD"/>
        <w:sz w:val="14"/>
        <w:szCs w:val="14"/>
        <w:lang w:eastAsia="en-US"/>
      </w:rPr>
    </w:pPr>
    <w:r w:rsidRPr="00925CF2">
      <w:rPr>
        <w:rFonts w:ascii="Arial Unicode MS" w:eastAsia="Arial Unicode MS" w:hAnsi="Arial Unicode MS" w:cs="Arial Unicode MS"/>
        <w:b/>
        <w:color w:val="0065BD"/>
        <w:sz w:val="14"/>
        <w:szCs w:val="14"/>
        <w:lang w:val="en-US" w:eastAsia="en-US"/>
      </w:rPr>
      <w:tab/>
    </w:r>
    <w:r w:rsidRPr="00925CF2">
      <w:rPr>
        <w:rFonts w:ascii="Arial Unicode MS" w:eastAsia="Arial Unicode MS" w:hAnsi="Arial Unicode MS" w:cs="Arial Unicode MS"/>
        <w:b/>
        <w:color w:val="0065BD"/>
        <w:sz w:val="14"/>
        <w:szCs w:val="14"/>
        <w:lang w:val="en-US" w:eastAsia="en-US"/>
      </w:rPr>
      <w:tab/>
    </w:r>
    <w:r w:rsidRPr="00925CF2">
      <w:rPr>
        <w:rFonts w:ascii="Arial Unicode MS" w:eastAsia="Arial Unicode MS" w:hAnsi="Arial Unicode MS" w:cs="Arial Unicode MS"/>
        <w:b/>
        <w:color w:val="0065BD"/>
        <w:sz w:val="14"/>
        <w:szCs w:val="14"/>
        <w:lang w:val="en-US" w:eastAsia="en-US"/>
      </w:rPr>
      <w:tab/>
    </w:r>
    <w:r w:rsidRPr="00F637EE">
      <w:rPr>
        <w:rFonts w:ascii="Arial Unicode MS" w:eastAsia="Arial Unicode MS" w:hAnsi="Arial Unicode MS" w:cs="Arial Unicode MS"/>
        <w:b/>
        <w:color w:val="0065BD"/>
        <w:sz w:val="14"/>
        <w:szCs w:val="14"/>
        <w:lang w:eastAsia="en-US"/>
      </w:rPr>
      <w:t>Meer weten? Wij verwijzen u graag naar onze</w:t>
    </w:r>
  </w:p>
  <w:p w:rsidR="00925CF2" w:rsidRPr="008728B2" w:rsidRDefault="00925CF2" w:rsidP="008728B2">
    <w:pPr>
      <w:tabs>
        <w:tab w:val="left" w:pos="1276"/>
        <w:tab w:val="left" w:pos="3289"/>
        <w:tab w:val="left" w:pos="5897"/>
      </w:tabs>
      <w:spacing w:line="168" w:lineRule="auto"/>
      <w:rPr>
        <w:rFonts w:ascii="Arial Unicode MS" w:eastAsia="Arial Unicode MS" w:hAnsi="Arial Unicode MS" w:cs="Arial Unicode MS"/>
        <w:b/>
        <w:color w:val="0065BD"/>
        <w:sz w:val="14"/>
        <w:szCs w:val="14"/>
        <w:lang w:eastAsia="en-US"/>
      </w:rPr>
    </w:pPr>
    <w:r>
      <w:rPr>
        <w:rFonts w:ascii="Arial Unicode MS" w:eastAsia="Arial Unicode MS" w:hAnsi="Arial Unicode MS" w:cs="Arial Unicode MS"/>
        <w:b/>
        <w:color w:val="0065BD"/>
        <w:sz w:val="14"/>
        <w:szCs w:val="14"/>
        <w:lang w:eastAsia="en-US"/>
      </w:rPr>
      <w:tab/>
    </w:r>
    <w:r w:rsidRPr="00F637EE">
      <w:rPr>
        <w:rFonts w:ascii="Arial Unicode MS" w:eastAsia="Arial Unicode MS" w:hAnsi="Arial Unicode MS" w:cs="Arial Unicode MS"/>
        <w:b/>
        <w:color w:val="0065BD"/>
        <w:sz w:val="14"/>
        <w:szCs w:val="14"/>
        <w:lang w:eastAsia="en-US"/>
      </w:rPr>
      <w:t xml:space="preserve">KvK </w:t>
    </w:r>
    <w:proofErr w:type="spellStart"/>
    <w:r w:rsidRPr="00F637EE">
      <w:rPr>
        <w:rFonts w:ascii="Arial Unicode MS" w:eastAsia="Arial Unicode MS" w:hAnsi="Arial Unicode MS" w:cs="Arial Unicode MS"/>
        <w:b/>
        <w:color w:val="0065BD"/>
        <w:sz w:val="14"/>
        <w:szCs w:val="14"/>
        <w:lang w:eastAsia="en-US"/>
      </w:rPr>
      <w:t>nr</w:t>
    </w:r>
    <w:proofErr w:type="spellEnd"/>
    <w:r w:rsidRPr="00F637EE">
      <w:rPr>
        <w:rFonts w:ascii="Arial Unicode MS" w:eastAsia="Arial Unicode MS" w:hAnsi="Arial Unicode MS" w:cs="Arial Unicode MS"/>
        <w:b/>
        <w:color w:val="0065BD"/>
        <w:sz w:val="14"/>
        <w:szCs w:val="14"/>
        <w:lang w:eastAsia="en-US"/>
      </w:rPr>
      <w:t>: 51137747</w:t>
    </w:r>
    <w:r w:rsidRPr="00F637EE">
      <w:rPr>
        <w:rFonts w:ascii="Arial Unicode MS" w:eastAsia="Arial Unicode MS" w:hAnsi="Arial Unicode MS" w:cs="Arial Unicode MS"/>
        <w:b/>
        <w:color w:val="0065BD"/>
        <w:sz w:val="14"/>
        <w:szCs w:val="14"/>
        <w:lang w:eastAsia="en-US"/>
      </w:rPr>
      <w:tab/>
      <w:t xml:space="preserve">BTW </w:t>
    </w:r>
    <w:proofErr w:type="spellStart"/>
    <w:r w:rsidRPr="00F637EE">
      <w:rPr>
        <w:rFonts w:ascii="Arial Unicode MS" w:eastAsia="Arial Unicode MS" w:hAnsi="Arial Unicode MS" w:cs="Arial Unicode MS"/>
        <w:b/>
        <w:color w:val="0065BD"/>
        <w:sz w:val="14"/>
        <w:szCs w:val="14"/>
        <w:lang w:eastAsia="en-US"/>
      </w:rPr>
      <w:t>nr</w:t>
    </w:r>
    <w:proofErr w:type="spellEnd"/>
    <w:r w:rsidRPr="00F637EE">
      <w:rPr>
        <w:rFonts w:ascii="Arial Unicode MS" w:eastAsia="Arial Unicode MS" w:hAnsi="Arial Unicode MS" w:cs="Arial Unicode MS"/>
        <w:b/>
        <w:color w:val="0065BD"/>
        <w:sz w:val="14"/>
        <w:szCs w:val="14"/>
        <w:lang w:eastAsia="en-US"/>
      </w:rPr>
      <w:t>: NL813766928B01</w:t>
    </w:r>
    <w:r w:rsidRPr="00F637EE">
      <w:rPr>
        <w:rFonts w:ascii="Arial Unicode MS" w:eastAsia="Arial Unicode MS" w:hAnsi="Arial Unicode MS" w:cs="Arial Unicode MS"/>
        <w:b/>
        <w:color w:val="0065BD"/>
        <w:sz w:val="14"/>
        <w:szCs w:val="14"/>
        <w:lang w:eastAsia="en-US"/>
      </w:rPr>
      <w:tab/>
      <w:t>Algemene Voorwaarden.</w:t>
    </w:r>
    <w:r w:rsidRPr="00492A71">
      <w:rPr>
        <w:color w:val="FFFFFF"/>
        <w:sz w:val="18"/>
        <w:szCs w:val="18"/>
      </w:rPr>
      <w:fldChar w:fldCharType="begin" w:fldLock="1"/>
    </w:r>
    <w:r w:rsidRPr="00492A71">
      <w:rPr>
        <w:color w:val="FFFFFF"/>
        <w:sz w:val="18"/>
        <w:szCs w:val="18"/>
      </w:rPr>
      <w:instrText xml:space="preserve"> mitAr ARCHIEF \* MERGEFORMAT </w:instrText>
    </w:r>
    <w:r w:rsidRPr="00492A71">
      <w:rPr>
        <w:color w:val="FFFFFF"/>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CF2" w:rsidRDefault="00925CF2">
    <w:pPr>
      <w:pStyle w:val="Voetteks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raster"/>
      <w:tblW w:w="0" w:type="auto"/>
      <w:tblLook w:val="01E0" w:firstRow="1" w:lastRow="1" w:firstColumn="1" w:lastColumn="1" w:noHBand="0" w:noVBand="0"/>
    </w:tblPr>
    <w:tblGrid>
      <w:gridCol w:w="6574"/>
      <w:gridCol w:w="1790"/>
    </w:tblGrid>
    <w:tr w:rsidR="002E4CA5">
      <w:tc>
        <w:tcPr>
          <w:tcW w:w="7488" w:type="dxa"/>
          <w:tcBorders>
            <w:top w:val="nil"/>
            <w:left w:val="nil"/>
            <w:bottom w:val="nil"/>
            <w:right w:val="nil"/>
          </w:tcBorders>
        </w:tcPr>
        <w:p w:rsidR="002E4CA5" w:rsidRDefault="002E4CA5" w:rsidP="00514393">
          <w:pPr>
            <w:pStyle w:val="Voettekst"/>
            <w:tabs>
              <w:tab w:val="clear" w:pos="4536"/>
              <w:tab w:val="clear" w:pos="9072"/>
              <w:tab w:val="left" w:pos="4337"/>
            </w:tabs>
          </w:pPr>
          <w:r>
            <w:tab/>
          </w:r>
        </w:p>
      </w:tc>
      <w:tc>
        <w:tcPr>
          <w:tcW w:w="2060" w:type="dxa"/>
          <w:tcBorders>
            <w:top w:val="nil"/>
            <w:left w:val="nil"/>
            <w:bottom w:val="nil"/>
            <w:right w:val="nil"/>
          </w:tcBorders>
        </w:tcPr>
        <w:p w:rsidR="002E4CA5" w:rsidRDefault="002E4CA5" w:rsidP="002C728D">
          <w:pPr>
            <w:pStyle w:val="Voettekst"/>
            <w:rPr>
              <w:color w:val="FFFFFF"/>
              <w:sz w:val="18"/>
              <w:szCs w:val="18"/>
            </w:rPr>
          </w:pPr>
          <w:r w:rsidRPr="00492A71">
            <w:rPr>
              <w:color w:val="FFFFFF"/>
              <w:sz w:val="18"/>
              <w:szCs w:val="18"/>
            </w:rPr>
            <w:fldChar w:fldCharType="begin" w:fldLock="1"/>
          </w:r>
          <w:r w:rsidRPr="00492A71">
            <w:rPr>
              <w:color w:val="FFFFFF"/>
              <w:sz w:val="18"/>
              <w:szCs w:val="18"/>
            </w:rPr>
            <w:instrText xml:space="preserve"> mitAr ARCHIEF \* MERGEFORMAT </w:instrText>
          </w:r>
          <w:r w:rsidRPr="00492A71">
            <w:rPr>
              <w:color w:val="FFFFFF"/>
              <w:sz w:val="18"/>
              <w:szCs w:val="18"/>
            </w:rPr>
            <w:fldChar w:fldCharType="end"/>
          </w:r>
          <w:r w:rsidRPr="00492A71">
            <w:rPr>
              <w:color w:val="FFFFFF"/>
              <w:sz w:val="18"/>
              <w:szCs w:val="18"/>
            </w:rPr>
            <w:fldChar w:fldCharType="begin" w:fldLock="1"/>
          </w:r>
          <w:r w:rsidRPr="00492A71">
            <w:rPr>
              <w:color w:val="FFFFFF"/>
              <w:sz w:val="18"/>
              <w:szCs w:val="18"/>
            </w:rPr>
            <w:instrText xml:space="preserve"> mitVV VV1B4FB5A216EECC4E859A44EE2500145F \* MERGEFORMAT </w:instrText>
          </w:r>
          <w:r w:rsidRPr="00492A71">
            <w:rPr>
              <w:color w:val="FFFFFF"/>
              <w:sz w:val="18"/>
              <w:szCs w:val="18"/>
            </w:rPr>
            <w:fldChar w:fldCharType="end"/>
          </w:r>
        </w:p>
        <w:p w:rsidR="002E4CA5" w:rsidRDefault="002E4CA5" w:rsidP="002C728D">
          <w:pPr>
            <w:pStyle w:val="Voettekst"/>
            <w:rPr>
              <w:color w:val="FFFFFF"/>
              <w:sz w:val="18"/>
              <w:szCs w:val="18"/>
            </w:rPr>
          </w:pPr>
          <w:r>
            <w:rPr>
              <w:color w:val="FFFFFF"/>
              <w:sz w:val="18"/>
              <w:szCs w:val="18"/>
            </w:rPr>
            <w:fldChar w:fldCharType="begin" w:fldLock="1"/>
          </w:r>
          <w:r w:rsidRPr="00546BE5">
            <w:rPr>
              <w:color w:val="FFFFFF"/>
              <w:sz w:val="18"/>
              <w:szCs w:val="18"/>
            </w:rPr>
            <w:instrText xml:space="preserve"> mitVV VVF2DA43B1AC415C43B805628BE02B447D \* MERGEFORMAT </w:instrText>
          </w:r>
          <w:r>
            <w:rPr>
              <w:color w:val="FFFFFF"/>
              <w:sz w:val="18"/>
              <w:szCs w:val="18"/>
            </w:rPr>
            <w:fldChar w:fldCharType="end"/>
          </w:r>
          <w:r>
            <w:rPr>
              <w:color w:val="FFFFFF"/>
              <w:sz w:val="18"/>
              <w:szCs w:val="18"/>
            </w:rPr>
            <w:t xml:space="preserve"> </w:t>
          </w:r>
          <w:r>
            <w:rPr>
              <w:color w:val="FFFFFF"/>
              <w:sz w:val="18"/>
              <w:szCs w:val="18"/>
            </w:rPr>
            <w:fldChar w:fldCharType="begin" w:fldLock="1"/>
          </w:r>
          <w:r w:rsidRPr="00444CC9">
            <w:rPr>
              <w:color w:val="FFFFFF"/>
              <w:sz w:val="18"/>
              <w:szCs w:val="18"/>
            </w:rPr>
            <w:instrText xml:space="preserve"> mitVV VV335C8FD3EED5F742B75EA7B478E7B14C \* MERGEFORMAT </w:instrText>
          </w:r>
          <w:r>
            <w:rPr>
              <w:color w:val="FFFFFF"/>
              <w:sz w:val="18"/>
              <w:szCs w:val="18"/>
            </w:rPr>
            <w:fldChar w:fldCharType="separate"/>
          </w:r>
          <w:r w:rsidR="00925CF2">
            <w:rPr>
              <w:bCs/>
              <w:color w:val="FFFFFF"/>
              <w:sz w:val="18"/>
              <w:szCs w:val="18"/>
            </w:rPr>
            <w:t>DR1DIGHT</w:t>
          </w:r>
          <w:r>
            <w:rPr>
              <w:color w:val="FFFFFF"/>
              <w:sz w:val="18"/>
              <w:szCs w:val="18"/>
            </w:rPr>
            <w:fldChar w:fldCharType="end"/>
          </w:r>
        </w:p>
        <w:p w:rsidR="002E4CA5" w:rsidRPr="00492A71" w:rsidRDefault="002E4CA5" w:rsidP="002C728D">
          <w:pPr>
            <w:pStyle w:val="Voettekst"/>
            <w:rPr>
              <w:color w:val="FFFFFF"/>
              <w:sz w:val="18"/>
              <w:szCs w:val="18"/>
            </w:rPr>
          </w:pPr>
          <w:r>
            <w:rPr>
              <w:color w:val="FFFFFF"/>
              <w:sz w:val="18"/>
              <w:szCs w:val="18"/>
            </w:rPr>
            <w:fldChar w:fldCharType="begin" w:fldLock="1"/>
          </w:r>
          <w:r w:rsidRPr="006A510A">
            <w:rPr>
              <w:color w:val="FFFFFF"/>
              <w:sz w:val="18"/>
              <w:szCs w:val="18"/>
            </w:rPr>
            <w:instrText xml:space="preserve"> mitVV VVA55EE850CD934545835731440AFF2BBF \* MERGEFORMAT </w:instrText>
          </w:r>
          <w:r>
            <w:rPr>
              <w:color w:val="FFFFFF"/>
              <w:sz w:val="18"/>
              <w:szCs w:val="18"/>
            </w:rPr>
            <w:fldChar w:fldCharType="end"/>
          </w:r>
        </w:p>
      </w:tc>
    </w:tr>
  </w:tbl>
  <w:p w:rsidR="002E4CA5" w:rsidRPr="002C728D" w:rsidRDefault="002E4CA5" w:rsidP="002C728D">
    <w:pPr>
      <w:pStyle w:val="Voetteks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CA5" w:rsidRDefault="002E4CA5">
    <w:pPr>
      <w:pStyle w:val="Voetteks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CA5" w:rsidRDefault="002E4CA5">
    <w:pPr>
      <w:pStyle w:val="Voetteks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CA5" w:rsidRDefault="002E4CA5">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CF2" w:rsidRDefault="00925CF2">
      <w:r>
        <w:separator/>
      </w:r>
    </w:p>
  </w:footnote>
  <w:footnote w:type="continuationSeparator" w:id="0">
    <w:p w:rsidR="00925CF2" w:rsidRDefault="00925C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CF2" w:rsidRDefault="00925CF2">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CF2" w:rsidRDefault="00925CF2">
    <w:pPr>
      <w:pStyle w:val="Koptekst"/>
    </w:pPr>
    <w:r>
      <w:rPr>
        <w:noProof/>
      </w:rPr>
      <w:drawing>
        <wp:anchor distT="0" distB="0" distL="114300" distR="114300" simplePos="0" relativeHeight="251788800" behindDoc="1" locked="0" layoutInCell="1" allowOverlap="1" wp14:anchorId="457152E3" wp14:editId="2785A768">
          <wp:simplePos x="0" y="0"/>
          <wp:positionH relativeFrom="column">
            <wp:posOffset>-339090</wp:posOffset>
          </wp:positionH>
          <wp:positionV relativeFrom="paragraph">
            <wp:posOffset>-226060</wp:posOffset>
          </wp:positionV>
          <wp:extent cx="3202971" cy="1245600"/>
          <wp:effectExtent l="0" t="0" r="0" b="0"/>
          <wp:wrapNone/>
          <wp:docPr id="2" name="Afbeelding 2"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2971" cy="1245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CF2" w:rsidRDefault="00925CF2">
    <w:pPr>
      <w:pStyle w:val="Kopteks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CA5" w:rsidRDefault="002E4CA5" w:rsidP="002A7054">
    <w:pPr>
      <w:pStyle w:val="Koptekst"/>
      <w:jc w:val="right"/>
    </w:pPr>
    <w:r>
      <w:rPr>
        <w:rStyle w:val="Paginanummer"/>
      </w:rPr>
      <w:fldChar w:fldCharType="begin"/>
    </w:r>
    <w:r>
      <w:rPr>
        <w:rStyle w:val="Paginanummer"/>
      </w:rPr>
      <w:instrText xml:space="preserve"> PAGE </w:instrText>
    </w:r>
    <w:r>
      <w:rPr>
        <w:rStyle w:val="Paginanummer"/>
      </w:rPr>
      <w:fldChar w:fldCharType="separate"/>
    </w:r>
    <w:r w:rsidR="00925CF2">
      <w:rPr>
        <w:rStyle w:val="Paginanummer"/>
        <w:noProof/>
      </w:rPr>
      <w:t>1</w:t>
    </w:r>
    <w:r>
      <w:rPr>
        <w:rStyle w:val="Paginanumme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CA5" w:rsidRPr="004349F8" w:rsidRDefault="002E4CA5" w:rsidP="00591084">
    <w:pPr>
      <w:rPr>
        <w:b/>
        <w:sz w:val="16"/>
        <w:szCs w:val="1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CA5" w:rsidRDefault="002E4CA5">
    <w:pPr>
      <w:pStyle w:val="Kopteks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8A2" w:rsidRDefault="00416E8F" w:rsidP="00416E8F">
    <w:pPr>
      <w:pStyle w:val="Koptekst"/>
      <w:jc w:val="right"/>
      <w:rPr>
        <w:rStyle w:val="Paginanummer"/>
      </w:rPr>
    </w:pPr>
    <w:r>
      <w:rPr>
        <w:noProof/>
      </w:rPr>
      <w:drawing>
        <wp:anchor distT="0" distB="0" distL="114300" distR="114300" simplePos="0" relativeHeight="251674112" behindDoc="1" locked="0" layoutInCell="1" allowOverlap="1" wp14:anchorId="1227430A" wp14:editId="0743974D">
          <wp:simplePos x="0" y="0"/>
          <wp:positionH relativeFrom="column">
            <wp:posOffset>-998220</wp:posOffset>
          </wp:positionH>
          <wp:positionV relativeFrom="paragraph">
            <wp:posOffset>40005</wp:posOffset>
          </wp:positionV>
          <wp:extent cx="2030730" cy="789305"/>
          <wp:effectExtent l="0" t="0" r="7620" b="0"/>
          <wp:wrapThrough wrapText="bothSides">
            <wp:wrapPolygon edited="0">
              <wp:start x="0" y="0"/>
              <wp:lineTo x="0" y="20853"/>
              <wp:lineTo x="21478" y="20853"/>
              <wp:lineTo x="21478" y="0"/>
              <wp:lineTo x="0" y="0"/>
            </wp:wrapPolygon>
          </wp:wrapThrough>
          <wp:docPr id="4" name="Afbeelding 4"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r w:rsidR="002E4CA5">
      <w:rPr>
        <w:rStyle w:val="Paginanummer"/>
      </w:rPr>
      <w:fldChar w:fldCharType="begin"/>
    </w:r>
    <w:r w:rsidR="002E4CA5">
      <w:rPr>
        <w:rStyle w:val="Paginanummer"/>
      </w:rPr>
      <w:instrText xml:space="preserve"> PAGE </w:instrText>
    </w:r>
    <w:r w:rsidR="002E4CA5">
      <w:rPr>
        <w:rStyle w:val="Paginanummer"/>
      </w:rPr>
      <w:fldChar w:fldCharType="separate"/>
    </w:r>
    <w:r w:rsidR="002112F7">
      <w:rPr>
        <w:rStyle w:val="Paginanummer"/>
        <w:noProof/>
      </w:rPr>
      <w:t>2</w:t>
    </w:r>
    <w:r w:rsidR="002E4CA5">
      <w:rPr>
        <w:rStyle w:val="Paginanummer"/>
      </w:rPr>
      <w:fldChar w:fldCharType="end"/>
    </w:r>
  </w:p>
  <w:p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006D4138">
      <w:rPr>
        <w:rStyle w:val="Paginanummer"/>
        <w:bCs/>
        <w:noProof/>
      </w:rPr>
      <w:t>19.029026</w:t>
    </w:r>
    <w:r>
      <w:rPr>
        <w:rStyle w:val="Paginanummer"/>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CA5" w:rsidRDefault="002E4CA5">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1560DDE"/>
    <w:lvl w:ilvl="0">
      <w:start w:val="1"/>
      <w:numFmt w:val="decimal"/>
      <w:lvlText w:val="%1."/>
      <w:lvlJc w:val="left"/>
      <w:pPr>
        <w:tabs>
          <w:tab w:val="num" w:pos="1492"/>
        </w:tabs>
        <w:ind w:left="1492" w:hanging="360"/>
      </w:pPr>
    </w:lvl>
  </w:abstractNum>
  <w:abstractNum w:abstractNumId="1">
    <w:nsid w:val="FFFFFF7D"/>
    <w:multiLevelType w:val="singleLevel"/>
    <w:tmpl w:val="6ABAC610"/>
    <w:lvl w:ilvl="0">
      <w:start w:val="1"/>
      <w:numFmt w:val="decimal"/>
      <w:lvlText w:val="%1."/>
      <w:lvlJc w:val="left"/>
      <w:pPr>
        <w:tabs>
          <w:tab w:val="num" w:pos="1209"/>
        </w:tabs>
        <w:ind w:left="1209" w:hanging="360"/>
      </w:pPr>
    </w:lvl>
  </w:abstractNum>
  <w:abstractNum w:abstractNumId="2">
    <w:nsid w:val="FFFFFF7E"/>
    <w:multiLevelType w:val="singleLevel"/>
    <w:tmpl w:val="792AADD2"/>
    <w:lvl w:ilvl="0">
      <w:start w:val="1"/>
      <w:numFmt w:val="decimal"/>
      <w:lvlText w:val="%1."/>
      <w:lvlJc w:val="left"/>
      <w:pPr>
        <w:tabs>
          <w:tab w:val="num" w:pos="926"/>
        </w:tabs>
        <w:ind w:left="926" w:hanging="360"/>
      </w:pPr>
    </w:lvl>
  </w:abstractNum>
  <w:abstractNum w:abstractNumId="3">
    <w:nsid w:val="FFFFFF7F"/>
    <w:multiLevelType w:val="singleLevel"/>
    <w:tmpl w:val="E92E41D6"/>
    <w:lvl w:ilvl="0">
      <w:start w:val="1"/>
      <w:numFmt w:val="decimal"/>
      <w:lvlText w:val="%1."/>
      <w:lvlJc w:val="left"/>
      <w:pPr>
        <w:tabs>
          <w:tab w:val="num" w:pos="643"/>
        </w:tabs>
        <w:ind w:left="643" w:hanging="360"/>
      </w:pPr>
    </w:lvl>
  </w:abstractNum>
  <w:abstractNum w:abstractNumId="4">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0E43E4"/>
    <w:lvl w:ilvl="0">
      <w:start w:val="1"/>
      <w:numFmt w:val="decimal"/>
      <w:lvlText w:val="%1."/>
      <w:lvlJc w:val="left"/>
      <w:pPr>
        <w:tabs>
          <w:tab w:val="num" w:pos="360"/>
        </w:tabs>
        <w:ind w:left="360" w:hanging="360"/>
      </w:pPr>
    </w:lvl>
  </w:abstractNum>
  <w:abstractNum w:abstractNumId="9">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4"/>
  </w:num>
  <w:num w:numId="13">
    <w:abstractNumId w:val="13"/>
  </w:num>
  <w:num w:numId="14">
    <w:abstractNumId w:val="10"/>
  </w:num>
  <w:num w:numId="15">
    <w:abstractNumId w:val="12"/>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sName" w:val="MYCORSA"/>
    <w:docVar w:name="DocAuthor" w:val="Hans van Poelgeest"/>
    <w:docVar w:name="DocDuplex" w:val="DUPLEX_ON"/>
    <w:docVar w:name="DocIndex" w:val="0020"/>
    <w:docVar w:name="DocPrinter" w:val="NOPRINTER"/>
    <w:docVar w:name="DocReg" w:val="0"/>
    <w:docVar w:name="DocType" w:val="RLD-E"/>
    <w:docVar w:name="DocumentLanguage" w:val="nl-NL"/>
    <w:docVar w:name="IW_Generated" w:val="True"/>
    <w:docVar w:name="mitCorsId" w:val="19.029026"/>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mitXMLOut" w:val="&lt;?xml version=&quot;1.0&quot; encoding=&quot;UTF-8&quot; ?&gt;_x000d__x000a_&lt;MITOUTPUT&gt;&lt;KenmerkAfzender id=&quot;VV0B975D12FFFD864095F12E75E52FD0DC&quot; prop=&quot;kenmerk&quot; def=&quot;Organisatie~RefVolgNr~MITCORSA@Corsa~Corsa~NaamAuteur, Naamveld1, Naamveld2, Geslacht, Voorletters, Tussenvoegsel, Achternaam, Straat, Huisnummer, Postcode, Plaats, Kix, Onderwerp, PoststukDatum, RefVolgNr, stuk_doss.dossier_id~~Naamveld1&quot; dst=&quot;4&quot; changed=&quot;false&quot; &gt;&lt;/KenmerkAfzender&gt;_x000d__x000a_&lt;Organisatie id=&quot;VV8658E1177ACAB7449F3F62693F58A535&quot; prop=&quot;naamveld1&quot; def=&quot;MITCORSA@Corsa~Corsa~NaamAuteur, Naamveld1, Naamveld2, Geslacht, Voorletters, Tussenvoegsel, Achternaam, Straat, Huisnummer, Postcode, Plaats, Kix, Onderwerp, PoststukDatum, RefVolgNr, stuk_doss.dossier_id~~Naamveld1&quot; dst=&quot;3&quot; changed=&quot;false&quot; &gt;&lt;/Organisatie&gt;_x000d__x000a_&lt;Afdeling id=&quot;VVCF21391602D93244AB88CB4EB88A1EC1&quot; prop=&quot;&quot; def=&quot;Organisatie~Naamveld2~MITCORSA@Corsa~Corsa~NaamAuteur, Naamveld1, Naamveld2, Geslacht, Voorletters, Tussenvoegsel, Achternaam, Straat, Huisnummer, Postcode, Plaats, Kix, Onderwerp, PoststukDatum, RefVolgNr, stuk_doss.dossier_id~~Naamveld1&quot; dst=&quot;4&quot; changed=&quot;false&quot; &gt;&lt;/Afdeling&gt;_x000d__x000a_&lt;Voorletters id=&quot;VV5EF4421DCCF54C44B40AFA48C9628FFC&quot; prop=&quot;&quot; def=&quot;Organisatie~Voorletters~MITCORSA@Corsa~Corsa~NaamAuteur, Naamveld1, Naamveld2, Geslacht, Voorletters, Tussenvoegsel, Achternaam, Straat, Huisnummer, Postcode, Plaats, Kix, Onderwerp, PoststukDatum, RefVolgNr, stuk_doss.dossier_id~~Naamveld1&quot; dst=&quot;4&quot; changed=&quot;false&quot; &gt;&lt;/Voorletters&gt;_x000d__x000a_&lt;tussenvoegsel id=&quot;VV7A9EE94C81A2814CA08E67B822BE1B1B&quot; prop=&quot;&quot; def=&quot;Organisatie~Tussenvoegsel~MITCORSA@Corsa~Corsa~NaamAuteur, Naamveld1, Naamveld2, Geslacht, Voorletters, Tussenvoegsel, Achternaam, Straat, Huisnummer, Postcode, Plaats, Kix, Onderwerp, PoststukDatum, RefVolgNr, stuk_doss.dossier_id~~Naamveld1&quot; dst=&quot;4&quot; changed=&quot;false&quot; &gt;&lt;/tussenvoegsel&gt;_x000d__x000a_&lt;Achternaam id=&quot;VV164043C5B5CC1B4BB8CA118A4690612F&quot; prop=&quot;&quot; def=&quot;Organisatie~Achternaam~MITCORSA@Corsa~Corsa~NaamAuteur, Naamveld1, Naamveld2, Geslacht, Voorletters, Tussenvoegsel, Achternaam, Straat, Huisnummer, Postcode, Plaats, Kix, Onderwerp, PoststukDatum, RefVolgNr, stuk_doss.dossier_id~~Naamveld1&quot; dst=&quot;4&quot; changed=&quot;false&quot; &gt;&lt;/Achternaam&gt;_x000d__x000a_&lt;Straat id=&quot;VV460E814D0E83844E98D216CD44272299&quot; prop=&quot;straat&quot; def=&quot;Organisatie~Straat~MITCORSA@Corsa~Corsa~NaamAuteur, Naamveld1, Naamveld2, Geslacht, Voorletters, Tussenvoegsel, Achternaam, Straat, Huisnummer, Postcode, Plaats, Kix, Onderwerp, PoststukDatum, RefVolgNr, stuk_doss.dossier_id~~Naamveld1&quot; dst=&quot;4&quot; changed=&quot;false&quot; &gt;&lt;/Straat&gt;_x000d__x000a_&lt;Huisnummer id=&quot;VV9FE6190A870E7342A2C665DA634C150E&quot; prop=&quot;huisnummer&quot; def=&quot;Organisatie~Huisnummer~MITCORSA@Corsa~Corsa~NaamAuteur, Naamveld1, Naamveld2, Geslacht, Voorletters, Tussenvoegsel, Achternaam, Straat, Huisnummer, Postcode, Plaats, Kix, Onderwerp, PoststukDatum, RefVolgNr, stuk_doss.dossier_id~~Naamveld1&quot; dst=&quot;4&quot; changed=&quot;false&quot; &gt;&lt;/Huisnummer&gt;_x000d__x000a_&lt;Toevoeging id=&quot;VV8FDCB63B4173F94FA805FC90803E32CB&quot; prop=&quot;toevoeging&quot; def=&quot;Organisatie~Toevoeginghuisnummer~MITCORSA@Corsa~Corsa~NaamAuteur, Naamveld1, Naamveld2, Geslacht, Voorletters, Tussenvoegsel, Achternaam, Straat, Huisnummer, Postcode, Plaats, Kix, Onderwerp, PoststukDatum, RefVolgNr, stuk_doss.dossier_id~~Naamveld1&quot; dst=&quot;4&quot; changed=&quot;false&quot; &gt;&lt;/Toevoeging&gt;_x000d__x000a_&lt;Postcode id=&quot;VV1DA67D15D8741148AA321E5A09D2B106&quot; prop=&quot;postcode&quot; def=&quot;Organisatie~Postcode~MITCORSA@Corsa~Corsa~NaamAuteur, Naamveld1, Naamveld2, Geslacht, Voorletters, Tussenvoegsel, Achternaam, Straat, Huisnummer, Postcode, Plaats, Kix, Onderwerp, PoststukDatum, RefVolgNr, stuk_doss.dossier_id~~Naamveld1&quot; dst=&quot;4&quot; changed=&quot;false&quot; &gt;&lt;/Postcode&gt;_x000d__x000a_&lt;Plaats id=&quot;VV1DD83D9A8B105C45A1708513DFD00FA5&quot; prop=&quot;plaats&quot; def=&quot;Organisatie~Plaats~MITCORSA@Corsa~Corsa~NaamAuteur, Naamveld1, Naamveld2, Geslacht, Voorletters, Tussenvoegsel, Achternaam, Straat, Huisnummer, Postcode, Plaats, Kix, Onderwerp, PoststukDatum, RefVolgNr, stuk_doss.dossier_id~~Naamveld1&quot; dst=&quot;4&quot; changed=&quot;false&quot; &gt;&lt;/Plaats&gt;_x000d__x000a_&lt;DatumAfzender id=&quot;VVC598DB6B44225648ACD5A81187C316EF&quot; prop=&quot;&quot; def=&quot;Organisatie~PoststukDatum~MITCORSA@Corsa~Corsa~PoststukDatum&quot; dst=&quot;4&quot; changed=&quot;false&quot; &gt;&lt;/DatumAfzender&gt;_x000d__x000a_&lt;Dossiercode id=&quot;VV3D4A89E715F30741A4E3E0BBF1818E45&quot; prop=&quot;stuk_doss.dossier_id&quot; def=&quot;Organisatie~stuk_doss.dossier_id~MITCORSA@Corsa~Corsa~NaamAuteur, Naamveld1, Naamveld2, Geslacht, Voorletters, Tussenvoegsel, Achternaam, Straat, Huisnummer, Postcode, Plaats, Kix, Onderwerp, PoststukDatum, RefVolgNr, stuk_doss.dossier_id~~Naamveld1&quot; dst=&quot;4&quot; changed=&quot;false&quot; &gt;&lt;/Dossiercode&gt;_x000d__x000a_&lt;Bijlagen id=&quot;VVA02C4EFF4346604DB60C1AA21882DD41&quot; prop=&quot;KNM_NR_bge&quot; def=&quot;&quot; dst=&quot;0&quot; changed=&quot;false&quot; &gt;&lt;/Bijlagen&gt;_x000d__x000a_&lt;Onderwerp id=&quot;VV2D3FD8FC8BFD2A4081E8F7C79A66F29E&quot; prop=&quot;onderwerp&quot; def=&quot;Provider=SQLOLEDB.1;Password=Shabl00NK09lin2ng;Persist Security Info=True;User ID=leesiwriter;Data Source=SRV-SQLDB03@tabellen~[dbo].[ONDERWERPEN]~[ONDERWERP]~~ONDERWERP&quot; dst=&quot;3&quot; changed=&quot;false&quot; &gt;&lt;/Onderwerp&gt;_x000d__x000a_&lt;Aanhef id=&quot;VV4A3D26992AB4CA438DCDDB38010D7E19&quot; prop=&quot;&quot; def=&quot;&quot; dst=&quot;0&quot; changed=&quot;true&quot; &gt;Geachte&lt;/Aanhef&gt;_x000d__x000a_&lt;Geslacht id=&quot;VVFE82FEE38397F442A31F7F975E2DED78&quot; prop=&quot;&quot; def=&quot;Organisatie~Geslacht~MITCORSA@Corsa~Corsa~NaamAuteur, Naamveld1, Naamveld2, Geslacht, Voorletters, Tussenvoegsel, Achternaam, Straat, Huisnummer, Postcode, Plaats, Kix, Onderwerp, PoststukDatum, RefVolgNr, stuk_doss.dossier_id~~Naamveld1&quot; dst=&quot;4&quot; changed=&quot;true&quot; &gt;MV&lt;/Geslacht&gt;_x000d__x000a_&lt;TV2 id=&quot;VV10E20B71CC440A4C99041B0BA003D049&quot; prop=&quot;&quot; def=&quot;=[tussenvoegsel]&quot; dst=&quot;1&quot; changed=&quot;false&quot; &gt;&lt;/TV2&gt;_x000d__x000a_&lt;Projectnummer id=&quot;VV1B4FB5A216EECC4E859A44EE2500145F&quot; prop=&quot;KNM_LST_pjt&quot; def=&quot;Provider=SQLOLEDB.1;Password=p_iwriter2014;Persist Security Info=True;User ID=iwriter;Initial Catalog=iwriter;Data Source=SRV-SQLDB01@tabellen~[dbo].[CORSA_PROJECTNRS]~[PRJ_NR],  [PRJ_OMSCHR]~~PRJ_NR&quot; dst=&quot;3&quot; changed=&quot;false&quot; &gt;&lt;/Projectnummer&gt;_x000d__x000a_&lt;PROSA id=&quot;VV881086A56D01476F85AF7FB0B7FDB1FA&quot; prop=&quot;KNM_LST_pros&quot; def=&quot;Provider=Microsoft.ACE.OLEDB.12.0;Data Source=x:\Bestandsuitwisseling\prosa.xlsx;Extended Properties=&amp;quot;Excel 8.0;HDR=Yes;IMEX=1&amp;quot;;Persist Security Info=False@PROSA~PROSA~Projectnummer, `Omschrijving subproject`~~Projectnummer&quot; dst=&quot;3&quot; changed=&quot;false&quot; &gt;&lt;/PROSA&gt;_x000d__x000a_&lt;Gemeente id=&quot;VVF2DA43B1AC415C43B805628BE02B447D&quot; prop=&quot;KNM_LST_gte&quot; def=&quot;&quot; dst=&quot;0&quot; changed=&quot;false&quot; &gt;&lt;/Gemeente&gt;_x000d__x000a_&lt;Uitgaand id=&quot;VV1F23BC8EFDDB5E4C99E48DBF6A6E1C5C&quot; prop=&quot;KNM_Type-E&quot; def=&quot;u&quot; dst=&quot;0&quot; changed=&quot;true&quot; &gt;u&lt;/Uitgaand&gt;_x000d__x000a_&lt;Docsoort id=&quot;VV335C8FD3EED5F742B75EA7B478E7B14C&quot; prop=&quot;ws-ps_ds.dsrt_id&quot; def=&quot;DR1DIGHT&quot; dst=&quot;0&quot; changed=&quot;true&quot; &gt;DR1DIGHT&lt;/Docsoort&gt;_x000d__x000a_&lt;Caseklant id=&quot;VVA55EE850CD934545835731440AFF2BBF&quot; prop=&quot;ws-ps_ob.object_id&quot; def=&quot;&quot; dst=&quot;0&quot; changed=&quot;false&quot; &gt;&lt;/Caseklant&gt;_x000d__x000a_&lt;/MITOUTPUT&gt;"/>
    <w:docVar w:name="SignatureLine" w:val="\\HHRS\DFS\APPL\IWriter\PRD\Sjabloon\Algemeen\Afsluiting\3. Projectleider.dotx"/>
    <w:docVar w:name="SignatureMandatory" w:val="1"/>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831C4C77CF71A145B78E3B678148A124&lt;/GroupID&gt;&lt;GroupName&gt;Geadresseerde&lt;/GroupName&gt;&lt;GroupDescription&gt;Tip: Kijk in de schrijfwijzer voor de meest recente schrijfafspraken.&amp;#xD;_x000a_Je vindt hem via de vaste link op de homepage op intranet.&lt;/GroupDescription&gt;&lt;GroupIndex&gt;0&lt;/GroupIndex&gt;&lt;GroupFields&gt;&lt;QuestionField&gt;&lt;FieldMask /&gt;&lt;FieldListSettings&gt;&lt;DisplayDirection&gt;Vertical&lt;/DisplayDirection&gt;&lt;/FieldListSettings&gt;&lt;FieldValues /&gt;&lt;FieldMerge&gt;false&lt;/FieldMerge&gt;&lt;FieldParent&gt;GR831C4C77CF71A145B78E3B678148A124&lt;/FieldParent&gt;&lt;FieldRun&gt;0&lt;/FieldRun&gt;&lt;FieldDataSource&gt;4&lt;/FieldDataSource&gt;&lt;FieldList&gt;0&lt;/FieldList&gt;&lt;FieldRequired&gt;0&lt;/FieldRequired&gt;&lt;FieldLen&gt;-1&lt;/FieldLen&gt;&lt;FieldHelp /&gt;&lt;FieldDocProp /&gt;&lt;FieldEmptyDate&gt;false&lt;/FieldEmptyDate&gt;&lt;FieldDefault xsi:type=&quot;xsd:string&quot;&gt;Organisatie~Naamveld2~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Afdeling of t.a.v.&lt;/FieldPrompt&gt;&lt;FieldIndex&gt;1&lt;/FieldIndex&gt;&lt;FieldDescription&gt;Vul de afdeling of persoon van de organisatie in als deze bekend is.&lt;/FieldDescription&gt;&lt;FieldName&gt;Afdeling&lt;/FieldName&gt;&lt;FieldID&gt;VVCF21391602D93244AB88CB4EB88A1EC1&lt;/FieldID&gt;&lt;FieldXpath /&gt;&lt;FieldXpathAlternatives /&gt;&lt;FieldLinkedProp /&gt;&lt;/QuestionField&gt;&lt;QuestionField&gt;&lt;FieldMask /&gt;&lt;FieldListSettings&gt;&lt;DisplayDirection&gt;Vertical&lt;/DisplayDirection&gt;&lt;/FieldListSettings&gt;&lt;FieldValues /&gt;&lt;FieldMerge&gt;false&lt;/FieldMerge&gt;&lt;FieldParent&gt;GR831C4C77CF71A145B78E3B678148A124&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2&lt;/FieldIndex&gt;&lt;FieldDescription&gt;Selecteer de naam van de organisatie of persoon uit Corsa. Als deze niet voorkomt in de tabel, mail naar PB-DIV@rijnland.net om het toe te laten voegen.&lt;/FieldDescription&gt;&lt;FieldName&gt;Organisatie&lt;/FieldName&gt;&lt;FieldID&gt;VV8658E1177ACAB7449F3F62693F58A535&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831C4C77CF71A145B78E3B678148A124&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3&lt;/FieldIndex&gt;&lt;FieldDescription /&gt;&lt;FieldName&gt;Contactpersoon&lt;/FieldName&gt;&lt;FieldID&gt;VVD1835F95BC9F8440A9A27D412DF81FC2&lt;/FieldID&gt;&lt;FieldXpath /&gt;&lt;FieldXpathAlternatives /&gt;&lt;FieldLinkedProp /&gt;&lt;/QuestionField&gt;&lt;QuestionField&gt;&lt;FieldMask /&gt;&lt;FieldListSettings&gt;&lt;DisplayDirection&gt;Vertical&lt;/DisplayDirection&gt;&lt;/FieldListSettings&gt;&lt;FieldValues /&gt;&lt;FieldMerge&gt;false&lt;/FieldMerge&gt;&lt;FieldParent&gt;GR831C4C77CF71A145B78E3B678148A124&lt;/FieldParent&gt;&lt;FieldRun&gt;2&lt;/FieldRun&gt;&lt;FieldDataSource&gt;4&lt;/FieldDataSource&gt;&lt;FieldList&gt;0&lt;/FieldList&gt;&lt;FieldRequired&gt;0&lt;/FieldRequired&gt;&lt;FieldLen&gt;-1&lt;/FieldLen&gt;&lt;FieldHelp /&gt;&lt;FieldDocProp /&gt;&lt;FieldEmptyDate&gt;false&lt;/FieldEmptyDate&gt;&lt;FieldDefault xsi:type=&quot;xsd:string&quot;&gt;Organisatie~Voorletters~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Voorletter(s)&lt;/FieldPrompt&gt;&lt;FieldIndex&gt;4&lt;/FieldIndex&gt;&lt;FieldDescription&gt;Vul de voorletters met hoofdletters in gescheiden door een &quot;.&quot;_x000a_Indien een titel bekend is deze invullen met kleine letters.&lt;/FieldDescription&gt;&lt;FieldName&gt;Voorletters&lt;/FieldName&gt;&lt;FieldID&gt;VV5EF4421DCCF54C44B40AFA48C9628FFC&lt;/FieldID&gt;&lt;FieldXpath /&gt;&lt;FieldXpathAlternatives /&gt;&lt;FieldLinkedProp /&gt;&lt;/QuestionField&gt;&lt;QuestionField&gt;&lt;FieldMask /&gt;&lt;FieldListSettings&gt;&lt;DisplayDirection&gt;Vertical&lt;/DisplayDirection&gt;&lt;/FieldListSettings&gt;&lt;FieldValues /&gt;&lt;FieldMerge&gt;false&lt;/FieldMerge&gt;&lt;FieldParent&gt;GR831C4C77CF71A145B78E3B678148A124&lt;/FieldParent&gt;&lt;FieldRun&gt;2&lt;/FieldRun&gt;&lt;FieldDataSource&gt;4&lt;/FieldDataSource&gt;&lt;FieldList&gt;0&lt;/FieldList&gt;&lt;FieldRequired&gt;0&lt;/FieldRequired&gt;&lt;FieldLen&gt;-1&lt;/FieldLen&gt;&lt;FieldHelp /&gt;&lt;FieldDocProp /&gt;&lt;FieldEmptyDate&gt;false&lt;/FieldEmptyDate&gt;&lt;FieldDefault xsi:type=&quot;xsd:string&quot;&gt;Organisatie~Tussenvoegsel~MITCORSA@Corsa~Corsa~NaamAuteur, Naamveld1, Naamveld2, Geslacht, Voorletters, Tussenvoegsel, Achternaam, Straat, Huisnummer, Postcode, Plaats, Kix, Onderwerp, PoststukDatum, RefVolgNr, stuk_doss.dossier_id~~Naamveld1&lt;/FieldDefault&gt;&lt;FieldFormat&gt;Kleineletters&lt;/FieldFormat&gt;&lt;FieldDataType&gt;0&lt;/FieldDataType&gt;&lt;FieldTip /&gt;&lt;FieldPrompt&gt;Tussenvoegsel&lt;/FieldPrompt&gt;&lt;FieldIndex&gt;5&lt;/FieldIndex&gt;&lt;FieldDescription&gt;Vul het tussen voegsel in met kleine letters&lt;/FieldDescription&gt;&lt;FieldName&gt;tussenvoegsel&lt;/FieldName&gt;&lt;FieldID&gt;VV7A9EE94C81A2814CA08E67B822BE1B1B&lt;/FieldID&gt;&lt;FieldXpath /&gt;&lt;FieldXpathAlternatives /&gt;&lt;FieldLinkedProp /&gt;&lt;/QuestionField&gt;&lt;QuestionField&gt;&lt;FieldMask /&gt;&lt;FieldListSettings&gt;&lt;DisplayDirection&gt;Vertical&lt;/DisplayDirection&gt;&lt;/FieldListSettings&gt;&lt;FieldValues /&gt;&lt;FieldMerge&gt;false&lt;/FieldMerge&gt;&lt;FieldParent&gt;GR831C4C77CF71A145B78E3B678148A124&lt;/FieldParent&gt;&lt;FieldRun&gt;1&lt;/FieldRun&gt;&lt;FieldDataSource&gt;1&lt;/FieldDataSource&gt;&lt;FieldList&gt;0&lt;/FieldList&gt;&lt;FieldRequired&gt;0&lt;/FieldRequired&gt;&lt;FieldLen&gt;-1&lt;/FieldLen&gt;&lt;FieldHelp /&gt;&lt;FieldDocProp /&gt;&lt;FieldEmptyDate&gt;false&lt;/FieldEmptyDate&gt;&lt;FieldDefault xsi:type=&quot;xsd:string&quot;&gt;=[tussenvoegsel]&lt;/FieldDefault&gt;&lt;FieldFormat&gt;Als in een zin&lt;/FieldFormat&gt;&lt;FieldDataType&gt;0&lt;/FieldDataType&gt;&lt;FieldTip /&gt;&lt;FieldPrompt&gt;Tussenvoegsel&lt;/FieldPrompt&gt;&lt;FieldIndex&gt;6&lt;/FieldIndex&gt;&lt;FieldDescription&gt;Vul het tussen voegsel in met kleine letters&lt;/FieldDescription&gt;&lt;FieldName&gt;TV2&lt;/FieldName&gt;&lt;FieldID&gt;VV10E20B71CC440A4C99041B0BA003D049&lt;/FieldID&gt;&lt;FieldXpath /&gt;&lt;FieldXpathAlternatives /&gt;&lt;FieldLinkedProp /&gt;&lt;/QuestionField&gt;&lt;QuestionField&gt;&lt;FieldMask /&gt;&lt;FieldListSettings&gt;&lt;DisplayDirection&gt;Vertical&lt;/DisplayDirection&gt;&lt;/FieldListSettings&gt;&lt;FieldValues /&gt;&lt;FieldMerge&gt;false&lt;/FieldMerge&gt;&lt;FieldParent&gt;GR831C4C77CF71A145B78E3B678148A124&lt;/FieldParent&gt;&lt;FieldRun&gt;2&lt;/FieldRun&gt;&lt;FieldDataSource&gt;4&lt;/FieldDataSource&gt;&lt;FieldList&gt;0&lt;/FieldList&gt;&lt;FieldRequired&gt;0&lt;/FieldRequired&gt;&lt;FieldLen&gt;-1&lt;/FieldLen&gt;&lt;FieldHelp /&gt;&lt;FieldDocProp /&gt;&lt;FieldEmptyDate&gt;false&lt;/FieldEmptyDate&gt;&lt;FieldDefault xsi:type=&quot;xsd:string&quot;&gt;Organisatie~Achternaam~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Achternaam&lt;/FieldPrompt&gt;&lt;FieldIndex&gt;7&lt;/FieldIndex&gt;&lt;FieldDescription&gt;Vul de achternaam in.&lt;/FieldDescription&gt;&lt;FieldName&gt;Achternaam&lt;/FieldName&gt;&lt;FieldID&gt;VV164043C5B5CC1B4BB8CA118A4690612F&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nodata)&lt;/ValueName&gt;&lt;ValueParentID&gt;VV3D7DA5EDB62F4E9DBC70598ADEAB12BE&lt;/ValueParentID&gt;&lt;ValueID&gt;546351A900E7EB41A59934AB8E5D8BFE~0&lt;/ValueID&gt;&lt;/QuestionValue&gt;&lt;QuestionValue&gt;&lt;ValueData xsi:nil=&quot;true&quot; /&gt;&lt;FollowUpFields /&gt;&lt;ValueIndex&gt;1&lt;/ValueIndex&gt;&lt;ValueExValue /&gt;&lt;ValueName&gt;M&lt;/ValueName&gt;&lt;ValueParentID&gt;VV3D7DA5EDB62F4E9DBC70598ADEAB12BE&lt;/ValueParentID&gt;&lt;ValueID&gt;34E77851476ECA4FA847A77EA70A0653~0&lt;/ValueID&gt;&lt;/QuestionValue&gt;&lt;QuestionValue&gt;&lt;ValueData xsi:nil=&quot;true&quot; /&gt;&lt;FollowUpFields /&gt;&lt;ValueIndex&gt;2&lt;/ValueIndex&gt;&lt;ValueExValue /&gt;&lt;ValueName&gt;V&lt;/ValueName&gt;&lt;ValueParentID&gt;VV3D7DA5EDB62F4E9DBC70598ADEAB12BE&lt;/ValueParentID&gt;&lt;ValueID&gt;0D996A3EDE11A444BCB7F8B607852EF1~0&lt;/ValueID&gt;&lt;/QuestionValue&gt;&lt;QuestionValue&gt;&lt;ValueData xsi:nil=&quot;true&quot; /&gt;&lt;FollowUpFields /&gt;&lt;ValueIndex&gt;3&lt;/ValueIndex&gt;&lt;ValueExValue /&gt;&lt;ValueName&gt;MV&lt;/ValueName&gt;&lt;ValueParentID&gt;VV3D7DA5EDB62F4E9DBC70598ADEAB12BE&lt;/ValueParentID&gt;&lt;ValueID&gt;6E1C1BB05F97F747A5BF9EE3D60566CF~0&lt;/ValueID&gt;&lt;/QuestionValue&gt;&lt;/FieldValues&gt;&lt;FieldMerge&gt;false&lt;/FieldMerge&gt;&lt;FieldParent&gt;GR831C4C77CF71A145B78E3B678148A124&lt;/FieldParent&gt;&lt;FieldRun&gt;0&lt;/FieldRun&gt;&lt;FieldDataSource&gt;4&lt;/FieldDataSource&gt;&lt;FieldList&gt;1&lt;/FieldList&gt;&lt;FieldRequired&gt;2&lt;/FieldRequired&gt;&lt;FieldLen&gt;-1&lt;/FieldLen&gt;&lt;FieldHelp /&gt;&lt;FieldDocProp /&gt;&lt;FieldEmptyDate&gt;false&lt;/FieldEmptyDate&gt;&lt;FieldDefault xsi:type=&quot;xsd:string&quot;&gt;Organisatie~Geslach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Geslacht&lt;/FieldPrompt&gt;&lt;FieldIndex&gt;8&lt;/FieldIndex&gt;&lt;FieldDescription /&gt;&lt;FieldName&gt;Geslacht&lt;/FieldName&gt;&lt;FieldID&gt;VVFE82FEE38397F442A31F7F975E2DED78&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nodata)&lt;/ValueName&gt;&lt;ValueParentID&gt;VV4F114EEFA9A94D84A12D9FB2C1E7F6D0&lt;/ValueParentID&gt;&lt;ValueID&gt;FA0A8D948D0CD64CBF0FBFF7EC125A15~0&lt;/ValueID&gt;&lt;/QuestionValue&gt;&lt;QuestionValue&gt;&lt;ValueData xsi:nil=&quot;true&quot; /&gt;&lt;FollowUpFields /&gt;&lt;ValueIndex&gt;1&lt;/ValueIndex&gt;&lt;ValueExValue /&gt;&lt;ValueName&gt;Geachte&lt;/ValueName&gt;&lt;ValueParentID&gt;VV4F114EEFA9A94D84A12D9FB2C1E7F6D0&lt;/ValueParentID&gt;&lt;ValueID&gt;6ECF5B8EB9A33C46A3E0C647C2A74B84~0&lt;/ValueID&gt;&lt;/QuestionValue&gt;&lt;QuestionValue&gt;&lt;ValueData xsi:nil=&quot;true&quot; /&gt;&lt;FollowUpFields /&gt;&lt;ValueIndex&gt;2&lt;/ValueIndex&gt;&lt;ValueExValue /&gt;&lt;ValueName&gt;Geachte directie&lt;/ValueName&gt;&lt;ValueParentID&gt;VV4F114EEFA9A94D84A12D9FB2C1E7F6D0&lt;/ValueParentID&gt;&lt;ValueID&gt;90D2E2F5F384834FB1AA39C68DC21ADC~0&lt;/ValueID&gt;&lt;/QuestionValue&gt;&lt;QuestionValue&gt;&lt;ValueData xsi:nil=&quot;true&quot; /&gt;&lt;FollowUpFields /&gt;&lt;ValueIndex&gt;3&lt;/ValueIndex&gt;&lt;ValueExValue /&gt;&lt;ValueName&gt;Geachte dijkgraaf&lt;/ValueName&gt;&lt;ValueParentID&gt;VV4F114EEFA9A94D84A12D9FB2C1E7F6D0&lt;/ValueParentID&gt;&lt;ValueID&gt;C9870220E081DE40B1590BFF91AE09EC~0&lt;/ValueID&gt;&lt;/QuestionValue&gt;&lt;QuestionValue&gt;&lt;ValueData xsi:nil=&quot;true&quot; /&gt;&lt;FollowUpFields /&gt;&lt;ValueIndex&gt;4&lt;/ValueIndex&gt;&lt;ValueExValue /&gt;&lt;ValueName&gt;Geacht college&lt;/ValueName&gt;&lt;ValueParentID&gt;VV4F114EEFA9A94D84A12D9FB2C1E7F6D0&lt;/ValueParentID&gt;&lt;ValueID&gt;F9DD1D850AF61B4C87801CC601629CF3~0&lt;/ValueID&gt;&lt;/QuestionValue&gt;&lt;QuestionValue&gt;&lt;ValueData xsi:nil=&quot;true&quot; /&gt;&lt;FollowUpFields /&gt;&lt;ValueIndex&gt;5&lt;/ValueIndex&gt;&lt;ValueExValue /&gt;&lt;ValueName&gt;Geacht bestuur&lt;/ValueName&gt;&lt;ValueParentID&gt;VV4F114EEFA9A94D84A12D9FB2C1E7F6D0&lt;/ValueParentID&gt;&lt;ValueID&gt;390212FC93B9F544A91110563CC46FBC~0&lt;/ValueID&gt;&lt;/QuestionValue&gt;&lt;QuestionValue&gt;&lt;ValueData xsi:nil=&quot;true&quot; /&gt;&lt;FollowUpFields /&gt;&lt;ValueIndex&gt;6&lt;/ValueIndex&gt;&lt;ValueExValue /&gt;&lt;ValueName&gt;Beste&lt;/ValueName&gt;&lt;ValueParentID&gt;VV4F114EEFA9A94D84A12D9FB2C1E7F6D0&lt;/ValueParentID&gt;&lt;ValueID&gt;5F1F83402566914582EDFB3E0636D624~0&lt;/ValueID&gt;&lt;/QuestionValue&gt;&lt;/FieldValues&gt;&lt;FieldMerge&gt;false&lt;/FieldMerge&gt;&lt;FieldParent&gt;GR831C4C77CF71A145B78E3B678148A124&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Aanhef&lt;/FieldPrompt&gt;&lt;FieldIndex&gt;9&lt;/FieldIndex&gt;&lt;FieldDescription&gt;Bij brieven aan personen wordt dit automatisch gevuld door de keuze m/v. Bij bedrijven kun je één van de opties kiezen (zelf aanvullen met de naam van de contactpersoon)&lt;/FieldDescription&gt;&lt;FieldName&gt;Aanhef&lt;/FieldName&gt;&lt;FieldID&gt;VV4A3D26992AB4CA438DCDDB38010D7E19&lt;/FieldID&gt;&lt;FieldXpath /&gt;&lt;FieldXpathAlternatives /&gt;&lt;FieldLinkedProp /&gt;&lt;/QuestionField&gt;&lt;/GroupFields&gt;&lt;IsRepeatingGroup&gt;false&lt;/IsRepeatingGroup&gt;&lt;/QuestionGroup&gt;&lt;QuestionGroup&gt;&lt;GroupID&gt;GRE08F76FCDD335A4A90B081E9E72D46D9&lt;/GroupID&gt;&lt;GroupName&gt;Adresgegevens&lt;/GroupName&gt;&lt;GroupDescription /&gt;&lt;GroupIndex&gt;1&lt;/GroupIndex&gt;&lt;GroupFields&gt;&lt;QuestionField&gt;&lt;FieldMask /&gt;&lt;FieldListSettings&gt;&lt;DisplayDirection&gt;Vertical&lt;/DisplayDirection&gt;&lt;/FieldListSettings&gt;&lt;FieldValues /&gt;&lt;FieldMerge&gt;false&lt;/FieldMerge&gt;&lt;FieldParent&gt;GRE08F76FCDD335A4A90B081E9E72D46D9&lt;/FieldParent&gt;&lt;FieldRun&gt;2&lt;/FieldRun&gt;&lt;FieldDataSource&gt;4&lt;/FieldDataSource&gt;&lt;FieldList&gt;0&lt;/FieldList&gt;&lt;FieldRequired&gt;0&lt;/FieldRequired&gt;&lt;FieldLen&gt;-1&lt;/FieldLen&gt;&lt;FieldHelp /&gt;&lt;FieldDocProp&gt;straat&lt;/FieldDocProp&gt;&lt;FieldEmptyDate&gt;false&lt;/FieldEmptyDate&gt;&lt;FieldDefault xsi:type=&quot;xsd:string&quot;&gt;Organisatie~Straa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Straatnaam / Postbus&lt;/FieldPrompt&gt;&lt;FieldIndex&gt;0&lt;/FieldIndex&gt;&lt;FieldDescription /&gt;&lt;FieldName&gt;Straat&lt;/FieldName&gt;&lt;FieldID&gt;VV460E814D0E83844E98D216CD44272299&lt;/FieldID&gt;&lt;FieldXpath&gt;CORSAMITXML/METADATA/Data/afzaanStraat&lt;/FieldXpath&gt;&lt;FieldXpathAlternatives /&gt;&lt;FieldLinkedProp /&gt;&lt;/QuestionField&gt;&lt;QuestionField&gt;&lt;FieldMask /&gt;&lt;FieldListSettings&gt;&lt;DisplayDirection&gt;Vertical&lt;/DisplayDirection&gt;&lt;/FieldListSettings&gt;&lt;FieldValues /&gt;&lt;FieldMerge&gt;false&lt;/FieldMerge&gt;&lt;FieldParent&gt;GRE08F76FCDD335A4A90B081E9E72D46D9&lt;/FieldParent&gt;&lt;FieldRun&gt;0&lt;/FieldRun&gt;&lt;FieldDataSource&gt;4&lt;/FieldDataSource&gt;&lt;FieldList&gt;0&lt;/FieldList&gt;&lt;FieldRequired&gt;0&lt;/FieldRequired&gt;&lt;FieldLen&gt;-1&lt;/FieldLen&gt;&lt;FieldHelp /&gt;&lt;FieldDocProp&gt;huisnummer&lt;/FieldDocProp&gt;&lt;FieldEmptyDate&gt;false&lt;/FieldEmptyDate&gt;&lt;FieldDefault xsi:type=&quot;xsd:string&quot;&gt;Organisatie~Huisnummer~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Huisnummer&lt;/FieldPrompt&gt;&lt;FieldIndex&gt;1&lt;/FieldIndex&gt;&lt;FieldDescription /&gt;&lt;FieldName&gt;Huisnummer&lt;/FieldName&gt;&lt;FieldID&gt;VV9FE6190A870E7342A2C665DA634C150E&lt;/FieldID&gt;&lt;FieldXpath&gt;CORSAMITXML/METADATA/Data/afzaanHuisnr&lt;/FieldXpath&gt;&lt;FieldXpathAlternatives /&gt;&lt;FieldLinkedProp /&gt;&lt;/QuestionField&gt;&lt;QuestionField&gt;&lt;FieldMask /&gt;&lt;FieldListSettings&gt;&lt;DisplayDirection&gt;Vertical&lt;/DisplayDirection&gt;&lt;/FieldListSettings&gt;&lt;FieldValues /&gt;&lt;FieldMerge&gt;false&lt;/FieldMerge&gt;&lt;FieldParent&gt;GRE08F76FCDD335A4A90B081E9E72D46D9&lt;/FieldParent&gt;&lt;FieldRun&gt;2&lt;/FieldRun&gt;&lt;FieldDataSource&gt;4&lt;/FieldDataSource&gt;&lt;FieldList&gt;0&lt;/FieldList&gt;&lt;FieldRequired&gt;0&lt;/FieldRequired&gt;&lt;FieldLen&gt;-1&lt;/FieldLen&gt;&lt;FieldHelp /&gt;&lt;FieldDocProp&gt;toevoeging&lt;/FieldDocProp&gt;&lt;FieldEmptyDate&gt;false&lt;/FieldEmptyDate&gt;&lt;FieldDefault xsi:type=&quot;xsd:string&quot;&gt;Organisatie~Toevoeginghuisnummer~MITCORSA@Corsa~Corsa~NaamAuteur, Naamveld1, Naamveld2, Geslacht, Voorletters, Tussenvoegsel, Achternaam, Straat, Huisnummer, Postcode, Plaats, Kix, Onderwerp, PoststukDatum, RefVolgNr, stuk_doss.dossier_id~~Naamveld1&lt;/FieldDefault&gt;&lt;FieldFormat&gt;Kleineletters&lt;/FieldFormat&gt;&lt;FieldDataType&gt;0&lt;/FieldDataType&gt;&lt;FieldTip /&gt;&lt;FieldPrompt&gt;Huisnummertoevoeging&lt;/FieldPrompt&gt;&lt;FieldIndex&gt;2&lt;/FieldIndex&gt;&lt;FieldDescription /&gt;&lt;FieldName&gt;Toevoeging&lt;/FieldName&gt;&lt;FieldID&gt;VV8FDCB63B4173F94FA805FC90803E32CB&lt;/FieldID&gt;&lt;FieldXpath&gt;CORSAMITXML/METADATA/Data/afzaanHuisnrToevoeging&lt;/FieldXpath&gt;&lt;FieldXpathAlternatives /&gt;&lt;FieldLinkedProp /&gt;&lt;/QuestionField&gt;&lt;QuestionField&gt;&lt;FieldMask /&gt;&lt;FieldListSettings&gt;&lt;DisplayDirection&gt;Vertical&lt;/DisplayDirection&gt;&lt;/FieldListSettings&gt;&lt;FieldValues /&gt;&lt;FieldMerge&gt;false&lt;/FieldMerge&gt;&lt;FieldParent&gt;GRE08F76FCDD335A4A90B081E9E72D46D9&lt;/FieldParent&gt;&lt;FieldRun&gt;2&lt;/FieldRun&gt;&lt;FieldDataSource&gt;4&lt;/FieldDataSource&gt;&lt;FieldList&gt;0&lt;/FieldList&gt;&lt;FieldRequired&gt;0&lt;/FieldRequired&gt;&lt;FieldLen&gt;-1&lt;/FieldLen&gt;&lt;FieldHelp /&gt;&lt;FieldDocProp&gt;postcode&lt;/FieldDocProp&gt;&lt;FieldEmptyDate&gt;false&lt;/FieldEmptyDate&gt;&lt;FieldDefault xsi:type=&quot;xsd:string&quot;&gt;Organisatie~Postcode~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ostcode&lt;/FieldPrompt&gt;&lt;FieldIndex&gt;3&lt;/FieldIndex&gt;&lt;FieldDescription /&gt;&lt;FieldName&gt;Postcode&lt;/FieldName&gt;&lt;FieldID&gt;VV1DA67D15D8741148AA321E5A09D2B106&lt;/FieldID&gt;&lt;FieldXpath&gt;CORSAMITXML/METADATA/Data/afzaanPostcode&lt;/FieldXpath&gt;&lt;FieldXpathAlternatives /&gt;&lt;FieldLinkedProp /&gt;&lt;/QuestionField&gt;&lt;QuestionField&gt;&lt;FieldMask /&gt;&lt;FieldListSettings&gt;&lt;DisplayDirection&gt;Vertical&lt;/DisplayDirection&gt;&lt;/FieldListSettings&gt;&lt;FieldValues /&gt;&lt;FieldMerge&gt;false&lt;/FieldMerge&gt;&lt;FieldParent&gt;GRE08F76FCDD335A4A90B081E9E72D46D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4&lt;/FieldIndex&gt;&lt;FieldDescription /&gt;&lt;FieldName&gt;Plaats&lt;/FieldName&gt;&lt;FieldID&gt;VV1DD83D9A8B105C45A1708513DFD00FA5&lt;/FieldID&gt;&lt;FieldXpath&gt;CORSAMITXML/METADATA/Data/afzaanPlaats&lt;/FieldXpath&gt;&lt;FieldXpathAlternatives /&gt;&lt;FieldLinkedProp /&gt;&lt;/QuestionField&gt;&lt;/GroupFields&gt;&lt;IsRepeatingGroup&gt;false&lt;/IsRepeatingGroup&gt;&lt;/QuestionGroup&gt;&lt;QuestionGroup&gt;&lt;GroupID&gt;GR2243907F71FB6B4796B28A2A27D2FED4&lt;/GroupID&gt;&lt;GroupName&gt;Briefgegevens&lt;/GroupName&gt;&lt;GroupDescription /&gt;&lt;GroupIndex&gt;2&lt;/GroupIndex&gt;&lt;GroupFields&gt;&lt;QuestionField&gt;&lt;FieldMask /&gt;&lt;FieldListSettings&gt;&lt;DisplayDirection&gt;Vertical&lt;/DisplayDirection&gt;&lt;/FieldListSettings&gt;&lt;FieldValues /&gt;&lt;FieldMerge&gt;false&lt;/FieldMerge&gt;&lt;FieldParent&gt;GR2243907F71FB6B4796B28A2A27D2FED4&lt;/FieldParent&gt;&lt;FieldRun&gt;0&lt;/FieldRun&gt;&lt;FieldDataSource&gt;4&lt;/FieldDataSource&gt;&lt;FieldList&gt;0&lt;/FieldList&gt;&lt;FieldRequired&gt;0&lt;/FieldRequired&gt;&lt;FieldLen&gt;-1&lt;/FieldLen&gt;&lt;FieldHelp /&gt;&lt;FieldDocProp&gt;kenmerk&lt;/FieldDocProp&gt;&lt;FieldEmptyDate&gt;false&lt;/FieldEmptyDate&gt;&lt;FieldDefault xsi:type=&quot;xsd:string&quot;&gt;Organisatie~RefVolgNr~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Uw kenmerk&lt;/FieldPrompt&gt;&lt;FieldIndex&gt;0&lt;/FieldIndex&gt;&lt;FieldDescription&gt;Kenmerk van de afzender&lt;/FieldDescription&gt;&lt;FieldName&gt;KenmerkAfzender&lt;/FieldName&gt;&lt;FieldID&gt;VV0B975D12FFFD864095F12E75E52FD0DC&lt;/FieldID&gt;&lt;FieldXpath /&gt;&lt;FieldXpathAlternatives /&gt;&lt;FieldLinkedProp /&gt;&lt;/QuestionField&gt;&lt;QuestionField&gt;&lt;FieldMask /&gt;&lt;FieldListSettings&gt;&lt;DisplayDirection&gt;Vertical&lt;/DisplayDirection&gt;&lt;/FieldListSettings&gt;&lt;FieldValues /&gt;&lt;FieldMerge&gt;false&lt;/FieldMerge&gt;&lt;FieldParent&gt;GR2243907F71FB6B4796B28A2A27D2FED4&lt;/FieldParent&gt;&lt;FieldRun&gt;0&lt;/FieldRun&gt;&lt;FieldDataSource&gt;4&lt;/FieldDataSource&gt;&lt;FieldList&gt;0&lt;/FieldList&gt;&lt;FieldRequired&gt;0&lt;/FieldRequired&gt;&lt;FieldLen&gt;-1&lt;/FieldLen&gt;&lt;FieldHelp /&gt;&lt;FieldDocProp /&gt;&lt;FieldEmptyDate&gt;true&lt;/FieldEmptyDate&gt;&lt;FieldDefault xsi:type=&quot;xsd:string&quot;&gt;Organisatie~PoststukDatum~MITCORSA@Corsa~Corsa~PoststukDatum&lt;/FieldDefault&gt;&lt;FieldFormat&gt;d MMMM yyyy&lt;/FieldFormat&gt;&lt;FieldDataType&gt;2&lt;/FieldDataType&gt;&lt;FieldTip /&gt;&lt;FieldPrompt&gt;Uw brief van&lt;/FieldPrompt&gt;&lt;FieldIndex&gt;1&lt;/FieldIndex&gt;&lt;FieldDescription&gt;datum van de ontvangen brief&lt;/FieldDescription&gt;&lt;FieldName&gt;DatumAfzender&lt;/FieldName&gt;&lt;FieldID&gt;VVC598DB6B44225648ACD5A81187C316EF&lt;/FieldID&gt;&lt;FieldXpath&gt;CORSAMITXML/METADATA/Data/datumPoststuk&lt;/FieldXpath&gt;&lt;FieldXpathAlternatives /&gt;&lt;FieldLinkedProp /&gt;&lt;/QuestionField&gt;&lt;QuestionField&gt;&lt;FieldMask /&gt;&lt;FieldListSettings&gt;&lt;DisplayDirection&gt;Vertical&lt;/DisplayDirection&gt;&lt;/FieldListSettings&gt;&lt;FieldValues /&gt;&lt;FieldMerge&gt;false&lt;/FieldMerge&gt;&lt;FieldParent&gt;GR2243907F71FB6B4796B28A2A27D2FED4&lt;/FieldParent&gt;&lt;FieldRun&gt;0&lt;/FieldRun&gt;&lt;FieldDataSource&gt;4&lt;/FieldDataSource&gt;&lt;FieldList&gt;0&lt;/FieldList&gt;&lt;FieldRequired&gt;0&lt;/FieldRequired&gt;&lt;FieldLen&gt;-1&lt;/FieldLen&gt;&lt;FieldHelp /&gt;&lt;FieldDocProp&gt;stuk_doss.dossier_id&lt;/FieldDocProp&gt;&lt;FieldEmptyDate&gt;false&lt;/FieldEmptyDate&gt;&lt;FieldDefault xsi:type=&quot;xsd:string&quot;&gt;Organisatie~stuk_doss.dossier_id~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Dossiercode (of V-nummer)&lt;/FieldPrompt&gt;&lt;FieldIndex&gt;2&lt;/FieldIndex&gt;&lt;FieldDescription&gt;Vul hier, indien van toepassing, het vergunningnummer (formaat V12345) of de dossiercode in&lt;/FieldDescription&gt;&lt;FieldName&gt;Dossiercode&lt;/FieldName&gt;&lt;FieldID&gt;VV3D4A89E715F30741A4E3E0BBF1818E45&lt;/FieldID&gt;&lt;FieldXpath /&gt;&lt;FieldXpathAlternatives /&gt;&lt;FieldLinkedProp /&gt;&lt;/QuestionField&gt;&lt;QuestionField&gt;&lt;FieldMask /&gt;&lt;FieldListSettings&gt;&lt;DisplayDirection&gt;Vertical&lt;/DisplayDirection&gt;&lt;/FieldListSettings&gt;&lt;FieldValues /&gt;&lt;FieldMerge&gt;false&lt;/FieldMerge&gt;&lt;FieldParent&gt;GR2243907F71FB6B4796B28A2A27D2FED4&lt;/FieldParent&gt;&lt;FieldRun&gt;0&lt;/FieldRun&gt;&lt;FieldDataSource&gt;0&lt;/FieldDataSource&gt;&lt;FieldList&gt;0&lt;/FieldList&gt;&lt;FieldRequired&gt;0&lt;/FieldRequired&gt;&lt;FieldLen&gt;-1&lt;/FieldLen&gt;&lt;FieldHelp /&gt;&lt;FieldDocProp&gt;KNM_NR_bge&lt;/FieldDocProp&gt;&lt;FieldEmptyDate&gt;false&lt;/FieldEmptyDate&gt;&lt;FieldDefault xsi:type=&quot;xsd:string&quot;&gt;&lt;/FieldDefault&gt;&lt;FieldFormat&gt;geen&lt;/FieldFormat&gt;&lt;FieldDataType&gt;0&lt;/FieldDataType&gt;&lt;FieldTip&gt;Zijn er geen bijlagen laat dit veld dan leeg&lt;/FieldTip&gt;&lt;FieldPrompt&gt;Bijlagen&lt;/FieldPrompt&gt;&lt;FieldIndex&gt;3&lt;/FieldIndex&gt;&lt;FieldDescription&gt;Geef hier het aantal bijlagen op&lt;/FieldDescription&gt;&lt;FieldName&gt;Bijlagen&lt;/FieldName&gt;&lt;FieldID&gt;VVA02C4EFF4346604DB60C1AA21882DD41&lt;/FieldID&gt;&lt;FieldXpath /&gt;&lt;FieldXpathAlternatives /&gt;&lt;FieldLinkedProp /&gt;&lt;/QuestionField&gt;&lt;QuestionField&gt;&lt;FieldMask /&gt;&lt;FieldListSettings&gt;&lt;DisplayDirection&gt;Vertical&lt;/DisplayDirection&gt;&lt;/FieldListSettings&gt;&lt;FieldValues /&gt;&lt;FieldMerge&gt;false&lt;/FieldMerge&gt;&lt;FieldParent&gt;GR2243907F71FB6B4796B28A2A27D2FED4&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SQLOLEDB.1;Password=Shabl00NK09lin2ng;Persist Security Info=True;User ID=leesiwriter;Data Source=SRV-SQLDB03@tabellen~[dbo].[ONDERWERPEN]~[ONDERWERP]~~ONDERWERP&lt;/FieldDefault&gt;&lt;FieldFormat&gt;geen&lt;/FieldFormat&gt;&lt;FieldDataType&gt;0&lt;/FieldDataType&gt;&lt;FieldTip&gt;Overleg met DIV voor aanvulling van deze lijst&lt;/FieldTip&gt;&lt;FieldPrompt&gt;Onderwerp&lt;/FieldPrompt&gt;&lt;FieldIndex&gt;4&lt;/FieldIndex&gt;&lt;FieldDescription&gt;Selecteer een onderwerp of vul deze zelf in (max 100 posities)&lt;/FieldDescription&gt;&lt;FieldName&gt;Onderwerp&lt;/FieldName&gt;&lt;FieldID&gt;VV2D3FD8FC8BFD2A4081E8F7C79A66F29E&lt;/FieldID&gt;&lt;FieldXpath /&gt;&lt;FieldXpathAlternatives /&gt;&lt;FieldLinkedProp /&gt;&lt;/QuestionField&gt;&lt;/GroupFields&gt;&lt;IsRepeatingGroup&gt;false&lt;/IsRepeatingGroup&gt;&lt;/QuestionGroup&gt;&lt;QuestionGroup&gt;&lt;GroupID&gt;GRE8B1B1E320A50B4C988F4315ACEF2382&lt;/GroupID&gt;&lt;GroupName&gt;koppelingen&lt;/GroupName&gt;&lt;GroupDescription&gt;koppelingen&lt;/GroupDescription&gt;&lt;GroupIndex&gt;100&lt;/GroupIndex&gt;&lt;GroupFields&gt;&lt;QuestionField&gt;&lt;FieldMask /&gt;&lt;FieldListSettings&gt;&lt;DisplayDirection&gt;Vertical&lt;/DisplayDirection&gt;&lt;/FieldListSettings&gt;&lt;FieldValues /&gt;&lt;FieldMerge&gt;false&lt;/FieldMerge&gt;&lt;FieldParent&gt;GRE8B1B1E320A50B4C988F4315ACEF238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Kopiehouders&lt;/FieldPrompt&gt;&lt;FieldIndex&gt;0&lt;/FieldIndex&gt;&lt;FieldDescription&gt;namen gescheiden door een komma en een spatie&lt;/FieldDescription&gt;&lt;FieldName&gt;Kopiehouders&lt;/FieldName&gt;&lt;FieldID&gt;VV710FE372A16B9748AF462FE7BCB7501A&lt;/FieldID&gt;&lt;FieldXpath /&gt;&lt;FieldXpathAlternatives /&gt;&lt;FieldLinkedProp /&gt;&lt;/QuestionField&gt;&lt;QuestionField&gt;&lt;FieldMask /&gt;&lt;FieldListSettings&gt;&lt;DisplayDirection&gt;Vertical&lt;/DisplayDirection&gt;&lt;/FieldListSettings&gt;&lt;FieldValues /&gt;&lt;FieldMerge&gt;false&lt;/FieldMerge&gt;&lt;FieldParent&gt;GRE8B1B1E320A50B4C988F4315ACEF2382&lt;/FieldParent&gt;&lt;FieldRun&gt;0&lt;/FieldRun&gt;&lt;FieldDataSource&gt;3&lt;/FieldDataSource&gt;&lt;FieldList&gt;0&lt;/FieldList&gt;&lt;FieldRequired&gt;0&lt;/FieldRequired&gt;&lt;FieldLen&gt;-1&lt;/FieldLen&gt;&lt;FieldHelp /&gt;&lt;FieldDocProp&gt;KNM_LST_pjt&lt;/FieldDocProp&gt;&lt;FieldEmptyDate&gt;false&lt;/FieldEmptyDate&gt;&lt;FieldDefault xsi:type=&quot;xsd:string&quot;&gt;Provider=SQLOLEDB.1;Password=p_iwriter2014;Persist Security Info=True;User ID=iwriter;Initial Catalog=iwriter;Data Source=SRV-SQLDB01@tabellen~[dbo].[CORSA_PROJECTNRS]~[PRJ_NR],  [PRJ_OMSCHR]~~PRJ_NR&lt;/FieldDefault&gt;&lt;FieldFormat&gt;geen&lt;/FieldFormat&gt;&lt;FieldDataType&gt;0&lt;/FieldDataType&gt;&lt;FieldTip /&gt;&lt;FieldPrompt&gt;Projectnummer&lt;/FieldPrompt&gt;&lt;FieldIndex&gt;1&lt;/FieldIndex&gt;&lt;FieldDescription&gt;Vul hier het projectnummer in.&lt;/FieldDescription&gt;&lt;FieldName&gt;Projectnummer&lt;/FieldName&gt;&lt;FieldID&gt;VV1B4FB5A216EECC4E859A44EE2500145F&lt;/FieldID&gt;&lt;FieldXpath /&gt;&lt;FieldXpathAlternatives /&gt;&lt;FieldLinkedProp /&gt;&lt;/QuestionField&gt;&lt;QuestionField&gt;&lt;FieldMask /&gt;&lt;FieldListSettings&gt;&lt;DisplayDirection&gt;Vertical&lt;/DisplayDirection&gt;&lt;/FieldListSettings&gt;&lt;FieldValues /&gt;&lt;FieldMerge&gt;false&lt;/FieldMerge&gt;&lt;FieldParent&gt;GRE8B1B1E320A50B4C988F4315ACEF2382&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2&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E8B1B1E320A50B4C988F4315ACEF2382&lt;/FieldParent&gt;&lt;FieldRun&gt;0&lt;/FieldRun&gt;&lt;FieldDataSource&gt;0&lt;/FieldDataSource&gt;&lt;FieldList&gt;0&lt;/FieldList&gt;&lt;FieldRequired&gt;0&lt;/FieldRequired&gt;&lt;FieldLen&gt;-1&lt;/FieldLen&gt;&lt;FieldHelp /&gt;&lt;FieldDocProp&gt;KNM_NR_pers&lt;/FieldDocProp&gt;&lt;FieldEmptyDate&gt;false&lt;/FieldEmptyDate&gt;&lt;FieldDefault xsi:type=&quot;xsd:string&quot;&gt;&lt;/FieldDefault&gt;&lt;FieldFormat&gt;geen&lt;/FieldFormat&gt;&lt;FieldDataType&gt;0&lt;/FieldDataType&gt;&lt;FieldTip /&gt;&lt;FieldPrompt&gt;Personeelsnummer&lt;/FieldPrompt&gt;&lt;FieldIndex&gt;3&lt;/FieldIndex&gt;&lt;FieldDescription /&gt;&lt;FieldName&gt;Personeelsnummer&lt;/FieldName&gt;&lt;FieldID&gt;VV6963B585BB033C4B92F8F329972E253B&lt;/FieldID&gt;&lt;FieldXpath /&gt;&lt;FieldXpathAlternatives /&gt;&lt;FieldLinkedProp /&gt;&lt;/QuestionField&gt;&lt;QuestionField&gt;&lt;FieldMask /&gt;&lt;FieldListSettings&gt;&lt;DisplayDirection&gt;Vertical&lt;/DisplayDirection&gt;&lt;/FieldListSettings&gt;&lt;FieldValues /&gt;&lt;FieldMerge&gt;false&lt;/FieldMerge&gt;&lt;FieldParent&gt;GRE8B1B1E320A50B4C988F4315ACEF2382&lt;/FieldParent&gt;&lt;FieldRun&gt;0&lt;/FieldRun&gt;&lt;FieldDataSource&gt;0&lt;/FieldDataSource&gt;&lt;FieldList&gt;0&lt;/FieldList&gt;&lt;FieldRequired&gt;0&lt;/FieldRequired&gt;&lt;FieldLen&gt;-1&lt;/FieldLen&gt;&lt;FieldHelp /&gt;&lt;FieldDocProp&gt;KNM_LST_gte&lt;/FieldDocProp&gt;&lt;FieldEmptyDate&gt;false&lt;/FieldEmptyDate&gt;&lt;FieldDefault xsi:type=&quot;xsd:string&quot;&gt;&lt;/FieldDefault&gt;&lt;FieldFormat&gt;geen&lt;/FieldFormat&gt;&lt;FieldDataType&gt;0&lt;/FieldDataType&gt;&lt;FieldTip /&gt;&lt;FieldPrompt&gt;Gemeente&lt;/FieldPrompt&gt;&lt;FieldIndex&gt;4&lt;/FieldIndex&gt;&lt;FieldDescription&gt;Vul hier de naam van de gemeente in&lt;/FieldDescription&gt;&lt;FieldName&gt;Gemeente&lt;/FieldName&gt;&lt;FieldID&gt;VVF2DA43B1AC415C43B805628BE02B447D&lt;/FieldID&gt;&lt;FieldXpath /&gt;&lt;FieldXpathAlternatives /&gt;&lt;FieldLinkedProp /&gt;&lt;/QuestionField&gt;&lt;QuestionField&gt;&lt;FieldMask /&gt;&lt;FieldListSettings&gt;&lt;DisplayDirection&gt;Vertical&lt;/DisplayDirection&gt;&lt;/FieldListSettings&gt;&lt;FieldValues /&gt;&lt;FieldMerge&gt;false&lt;/FieldMerge&gt;&lt;FieldParent&gt;GRE8B1B1E320A50B4C988F4315ACEF2382&lt;/FieldParent&gt;&lt;FieldRun&gt;1&lt;/FieldRun&gt;&lt;FieldDataSource&gt;0&lt;/FieldDataSource&gt;&lt;FieldList&gt;0&lt;/FieldList&gt;&lt;FieldRequired&gt;0&lt;/FieldRequired&gt;&lt;FieldLen&gt;-1&lt;/FieldLen&gt;&lt;FieldHelp /&gt;&lt;FieldDocProp&gt;KNM_Type-E&lt;/FieldDocProp&gt;&lt;FieldEmptyDate&gt;false&lt;/FieldEmptyDate&gt;&lt;FieldDefault xsi:type=&quot;xsd:string&quot;&gt;u&lt;/FieldDefault&gt;&lt;FieldFormat&gt;geen&lt;/FieldFormat&gt;&lt;FieldDataType&gt;0&lt;/FieldDataType&gt;&lt;FieldTip /&gt;&lt;FieldPrompt&gt;Uitgaand&lt;/FieldPrompt&gt;&lt;FieldIndex&gt;5&lt;/FieldIndex&gt;&lt;FieldDescription /&gt;&lt;FieldName&gt;Uitgaand&lt;/FieldName&gt;&lt;FieldID&gt;VV1F23BC8EFDDB5E4C99E48DBF6A6E1C5C&lt;/FieldID&gt;&lt;FieldXpath /&gt;&lt;FieldXpathAlternatives /&gt;&lt;FieldLinkedProp /&gt;&lt;/QuestionField&gt;&lt;QuestionField&gt;&lt;FieldMask /&gt;&lt;FieldListSettings&gt;&lt;DisplayDirection&gt;Vertical&lt;/DisplayDirection&gt;&lt;/FieldListSettings&gt;&lt;FieldValues /&gt;&lt;FieldMerge&gt;false&lt;/FieldMerge&gt;&lt;FieldParent&gt;GRE8B1B1E320A50B4C988F4315ACEF2382&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6&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E8B1B1E320A50B4C988F4315ACEF2382&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7&lt;/FieldIndex&gt;&lt;FieldDescription /&gt;&lt;FieldName&gt;Caseklant&lt;/FieldName&gt;&lt;FieldID&gt;VVA55EE850CD934545835731440AFF2BBF&lt;/FieldID&gt;&lt;FieldXpath /&gt;&lt;FieldXpathAlternatives /&gt;&lt;FieldLinkedProp&gt;naamveld1&lt;/FieldLinkedProp&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9FE6190A870E7342A2C665DA634C150E&lt;/ID&gt;_x000d__x000a_      &lt;PROMPT&gt;_x000d__x000a_        &lt;NLNL&gt;Huisnummer&lt;/NLNL&gt;_x000d__x000a_        &lt;NLBE /&gt;_x000d__x000a_        &lt;FRFR /&gt;_x000d__x000a_        &lt;FRBE /&gt;_x000d__x000a_        &lt;ENUS&gt;Huisnummer&lt;/ENUS&gt;_x000d__x000a_        &lt;DEDE&gt;Huisnummer&lt;/DEDE&gt;_x000d__x000a_        &lt;DADK /&gt;_x000d__x000a_        &lt;PLPL /&gt;_x000d__x000a_        &lt;SVSE /&gt;_x000d__x000a_        &lt;EN&gt;Huisnummer&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C598DB6B44225648ACD5A81187C316EF&lt;/ID&gt;_x000d__x000a_      &lt;PROMPT&gt;_x000d__x000a_        &lt;NLNL&gt;Uw brief van&lt;/NLNL&gt;_x000d__x000a_        &lt;NLBE /&gt;_x000d__x000a_        &lt;FRFR /&gt;_x000d__x000a_        &lt;FRBE /&gt;_x000d__x000a_        &lt;ENUS&gt;Uw brief van&lt;/ENUS&gt;_x000d__x000a_        &lt;DEDE&gt;Uw brief van&lt;/DEDE&gt;_x000d__x000a_        &lt;DADK /&gt;_x000d__x000a_        &lt;PLPL /&gt;_x000d__x000a_        &lt;SVSE /&gt;_x000d__x000a_        &lt;EN&gt;Uw brief van&lt;/EN&gt;_x000d__x000a_      &lt;/PROMPT&gt;_x000d__x000a_      &lt;FIELDDESC&gt;_x000d__x000a_        &lt;NLNL&gt;datum van de ontvangen brief&lt;/NLNL&gt;_x000d__x000a_        &lt;NLBE /&gt;_x000d__x000a_        &lt;FRFR /&gt;_x000d__x000a_        &lt;FRBE /&gt;_x000d__x000a_        &lt;ENUS&gt;datum van de ontvangen brief&lt;/ENUS&gt;_x000d__x000a_        &lt;DEDE&gt;datum van de ontvangen brief&lt;/DEDE&gt;_x000d__x000a_        &lt;DADK /&gt;_x000d__x000a_        &lt;PLPL /&gt;_x000d__x000a_        &lt;SVSE /&gt;_x000d__x000a_        &lt;EN&gt;datum van de ontvangen brief&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FDCB63B4173F94FA805FC90803E32CB&lt;/ID&gt;_x000d__x000a_      &lt;PROMPT&gt;_x000d__x000a_        &lt;NLNL&gt;Huisnummertoevoeging&lt;/NLNL&gt;_x000d__x000a_        &lt;NLBE /&gt;_x000d__x000a_        &lt;FRFR /&gt;_x000d__x000a_        &lt;FRBE /&gt;_x000d__x000a_        &lt;ENUS&gt;Huisnummertoevoeging&lt;/ENUS&gt;_x000d__x000a_        &lt;DEDE&gt;Huisnummertoevoeging&lt;/DEDE&gt;_x000d__x000a_        &lt;DADK /&gt;_x000d__x000a_        &lt;PLPL /&gt;_x000d__x000a_        &lt;SVSE /&gt;_x000d__x000a_        &lt;EN&gt;Huisnummertoevoeging&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B975D12FFFD864095F12E75E52FD0DC&lt;/ID&gt;_x000d__x000a_      &lt;PROMPT&gt;_x000d__x000a_        &lt;NLNL&gt;Uw kenmerk&lt;/NLNL&gt;_x000d__x000a_        &lt;NLBE /&gt;_x000d__x000a_        &lt;FRFR /&gt;_x000d__x000a_        &lt;FRBE /&gt;_x000d__x000a_        &lt;ENUS&gt;Uw kenmerk&lt;/ENUS&gt;_x000d__x000a_        &lt;DEDE&gt;Uw kenmerk&lt;/DEDE&gt;_x000d__x000a_        &lt;DADK /&gt;_x000d__x000a_        &lt;PLPL /&gt;_x000d__x000a_        &lt;SVSE /&gt;_x000d__x000a_        &lt;EN&gt;Uw kenmerk&lt;/EN&gt;_x000d__x000a_      &lt;/PROMPT&gt;_x000d__x000a_      &lt;FIELDDESC&gt;_x000d__x000a_        &lt;NLNL&gt;Kenmerk van de afzender&lt;/NLNL&gt;_x000d__x000a_        &lt;NLBE /&gt;_x000d__x000a_        &lt;FRFR /&gt;_x000d__x000a_        &lt;FRBE /&gt;_x000d__x000a_        &lt;ENUS&gt;Kenmerk van de afzender&lt;/ENUS&gt;_x000d__x000a_        &lt;DEDE&gt;Kenmerk van de afzender&lt;/DEDE&gt;_x000d__x000a_        &lt;DADK /&gt;_x000d__x000a_        &lt;PLPL /&gt;_x000d__x000a_        &lt;SVSE /&gt;_x000d__x000a_        &lt;EN&gt;Kenmerk van de afzender&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4D897F8301E45CB8EAF5F3C10D23428&lt;/ID&gt;_x000d__x000a_      &lt;PROMPT&gt;_x000d__x000a_        &lt;NLNL&gt;Aangetekend verstur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Neem contact op met de postkamer om dit te regele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gt;Neem contact op met de postkamer om dit te regelen&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658E1177ACAB7449F3F62693F58A535&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A3D26992AB4CA438DCDDB38010D7E19&lt;/ID&gt;_x000d__x000a_      &lt;PROMPT&gt;_x000d__x000a_        &lt;NLNL&gt;Aanhef&lt;/NLNL&gt;_x000d__x000a_        &lt;NLBE /&gt;_x000d__x000a_        &lt;FRFR /&gt;_x000d__x000a_        &lt;FRBE /&gt;_x000d__x000a_        &lt;ENUS&gt;Aanhef&lt;/ENUS&gt;_x000d__x000a_        &lt;DEDE&gt;Aanhef&lt;/DEDE&gt;_x000d__x000a_        &lt;DADK /&gt;_x000d__x000a_        &lt;PLPL /&gt;_x000d__x000a_        &lt;SVSE /&gt;_x000d__x000a_        &lt;EN&gt;Aanhef&lt;/EN&gt;_x000d__x000a_      &lt;/PROMPT&gt;_x000d__x000a_      &lt;FIELDDESC&gt;_x000d__x000a_        &lt;NLNL&gt;Bij brieven aan personen wordt dit automatisch gevuld door de keuze m/v. Bij bedrijven kun je één van de opties kiezen (zelf aanvullen met de naam van de contactpersoon)&lt;/NLNL&gt;_x000d__x000a_        &lt;NLBE /&gt;_x000d__x000a_        &lt;FRFR /&gt;_x000d__x000a_        &lt;FRBE /&gt;_x000d__x000a_        &lt;ENUS&gt;Selecteer een andere aanhef indien dit van toepassing is.&lt;/ENUS&gt;_x000d__x000a_        &lt;DEDE&gt;Selecteer een andere aanhef indien dit van toepassing is.&lt;/DEDE&gt;_x000d__x000a_        &lt;DADK /&gt;_x000d__x000a_        &lt;PLPL /&gt;_x000d__x000a_        &lt;SVSE /&gt;_x000d__x000a_        &lt;EN&gt;Selecteer een andere aanhef indien dit van toepassing is.&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02C4EFF4346604DB60C1AA21882DD41&lt;/ID&gt;_x000d__x000a_      &lt;PROMPT&gt;_x000d__x000a_        &lt;NLNL&gt;Bijlagen&lt;/NLNL&gt;_x000d__x000a_        &lt;NLBE /&gt;_x000d__x000a_        &lt;FRFR /&gt;_x000d__x000a_        &lt;FRBE /&gt;_x000d__x000a_        &lt;ENUS&gt;Bijlagen&lt;/ENUS&gt;_x000d__x000a_        &lt;DEDE&gt;Bijlagen&lt;/DEDE&gt;_x000d__x000a_        &lt;DADK /&gt;_x000d__x000a_        &lt;PLPL /&gt;_x000d__x000a_        &lt;SVSE /&gt;_x000d__x000a_        &lt;EN&gt;Bijlagen&lt;/EN&gt;_x000d__x000a_      &lt;/PROMPT&gt;_x000d__x000a_      &lt;FIELDDESC&gt;_x000d__x000a_        &lt;NLNL&gt;Geef hier het aantal bijlagen op&lt;/NLNL&gt;_x000d__x000a_        &lt;NLBE /&gt;_x000d__x000a_        &lt;FRFR /&gt;_x000d__x000a_        &lt;FRBE /&gt;_x000d__x000a_        &lt;ENUS&gt;geef hier het aantal bijlagen op&lt;/ENUS&gt;_x000d__x000a_        &lt;DEDE&gt;geef hier het aantal bijlagen op&lt;/DEDE&gt;_x000d__x000a_        &lt;DADK /&gt;_x000d__x000a_        &lt;PLPL /&gt;_x000d__x000a_        &lt;SVSE /&gt;_x000d__x000a_        &lt;EN&gt;geef hier het aantal bijlagen op&lt;/EN&gt;_x000d__x000a_      &lt;/FIELDDESC&gt;_x000d__x000a_      &lt;TIP&gt;_x000d__x000a_        &lt;NLNL&gt;Zijn er geen bijlagen laat dit veld dan leeg&lt;/NLNL&gt;_x000d__x000a_        &lt;NLBE /&gt;_x000d__x000a_        &lt;FRFR /&gt;_x000d__x000a_        &lt;FRBE /&gt;_x000d__x000a_        &lt;ENUS&gt;Zijn er geen bijlagen laat dit veld dan leeg&lt;/ENUS&gt;_x000d__x000a_        &lt;DEDE&gt;Zijn er geen bijlagen laat dit veld dan leeg&lt;/DEDE&gt;_x000d__x000a_        &lt;DADK /&gt;_x000d__x000a_        &lt;PLPL /&gt;_x000d__x000a_        &lt;SVSE /&gt;_x000d__x000a_        &lt;EN&gt;Zijn er geen bijlagen laat dit veld dan leeg&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D3FD8FC8BFD2A4081E8F7C79A66F29E&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E82FEE38397F442A31F7F975E2DED78&lt;/ID&gt;_x000d__x000a_      &lt;PROMPT&gt;_x000d__x000a_        &lt;NLNL&gt;Geslacht&lt;/NLNL&gt;_x000d__x000a_        &lt;NLBE /&gt;_x000d__x000a_        &lt;FRFR /&gt;_x000d__x000a_        &lt;FRBE /&gt;_x000d__x000a_        &lt;ENUS&gt;Geslacht&lt;/ENUS&gt;_x000d__x000a_        &lt;DEDE&gt;Geslacht&lt;/DEDE&gt;_x000d__x000a_        &lt;DADK /&gt;_x000d__x000a_        &lt;PLPL /&gt;_x000d__x000a_        &lt;SVSE /&gt;_x000d__x000a_        &lt;EN&gt;Geslacht&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53F09DEE8C4E4332AF427229C0F94E08&lt;/ID&gt;_x000d__x000a_      &lt;PROMPT&gt;_x000d__x000a_        &lt;NLNL&gt;Schrijfwijz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gt;https://intra.rijnland.net/kennisdelen/kennisbank/handleidingen-communicatie/schrijfwijzer-voor-brieven?&lt;/NLNL&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831C4C77CF71A145B78E3B678148A124&lt;/ID&gt;_x000d__x000a_      &lt;NAME&gt;_x000d__x000a_        &lt;NLNL&gt;Geadresseerde&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NAME&gt;_x000d__x000a_      &lt;DESC&gt;_x000d__x000a_        &lt;NLNL&gt;Tip: Kijk in de schrijfwijzer voor de meest recente schrijfafspraken._x000d__x000a_Je vindt hem via de vaste link op de homepage op intran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gt;_x000d__x000a_    &lt;VALUE&gt;_x000d__x000a_      &lt;ID&gt;FA6B8B3E92344E02B9A0ADC668EACA57~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7E8FB30695A4850BEB252B4B09C65BD~0&lt;/ID&gt;_x000d__x000a_      &lt;VALUESINGLE&gt;_x000d__x000a_        &lt;NLNL&gt;A A N G E T E K E N D&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FA0A8D948D0CD64CBF0FBFF7EC125A15~0&lt;/ID&gt;_x000d__x000a_      &lt;VALUESINGLE&gt;_x000d__x000a_        &lt;NLNL&gt;(nodata)&lt;/NLNL&gt;_x000d__x000a_        &lt;NLBE /&gt;_x000d__x000a_        &lt;FRFR /&gt;_x000d__x000a_        &lt;FRBE /&gt;_x000d__x000a_        &lt;ENUS&gt;(nodata)&lt;/ENUS&gt;_x000d__x000a_        &lt;DEDE&gt;(nodata)&lt;/DEDE&gt;_x000d__x000a_        &lt;DADK /&gt;_x000d__x000a_        &lt;PLPL /&gt;_x000d__x000a_        &lt;SVSE /&gt;_x000d__x000a_        &lt;EN&gt;(nodata)&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ECF5B8EB9A33C46A3E0C647C2A74B84~0&lt;/ID&gt;_x000d__x000a_      &lt;VALUESINGLE&gt;_x000d__x000a_        &lt;NLNL&gt;Geachte&lt;/NLNL&gt;_x000d__x000a_        &lt;NLBE /&gt;_x000d__x000a_        &lt;FRFR /&gt;_x000d__x000a_        &lt;FRBE /&gt;_x000d__x000a_        &lt;ENUS&gt;Geachte&lt;/ENUS&gt;_x000d__x000a_        &lt;DEDE&gt;Geachte&lt;/DEDE&gt;_x000d__x000a_        &lt;DADK /&gt;_x000d__x000a_        &lt;PLPL /&gt;_x000d__x000a_        &lt;SVSE /&gt;_x000d__x000a_        &lt;EN&gt;Geachte&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0D2E2F5F384834FB1AA39C68DC21ADC~0&lt;/ID&gt;_x000d__x000a_      &lt;VALUESINGLE&gt;_x000d__x000a_        &lt;NLNL&gt;Geachte directie&lt;/NLNL&gt;_x000d__x000a_        &lt;NLBE /&gt;_x000d__x000a_        &lt;FRFR /&gt;_x000d__x000a_        &lt;FRBE /&gt;_x000d__x000a_        &lt;ENUS&gt;Geachte directie&lt;/ENUS&gt;_x000d__x000a_        &lt;DEDE&gt;Geachte directie&lt;/DEDE&gt;_x000d__x000a_        &lt;DADK /&gt;_x000d__x000a_        &lt;PLPL /&gt;_x000d__x000a_        &lt;SVSE /&gt;_x000d__x000a_        &lt;EN&gt;Geachte directie&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9870220E081DE40B1590BFF91AE09EC~0&lt;/ID&gt;_x000d__x000a_      &lt;VALUESINGLE&gt;_x000d__x000a_        &lt;NLNL&gt;Geachte dijkgraaf&lt;/NLNL&gt;_x000d__x000a_        &lt;NLBE /&gt;_x000d__x000a_        &lt;FRFR /&gt;_x000d__x000a_        &lt;FRBE /&gt;_x000d__x000a_        &lt;ENUS&gt;Geachte dijkgraaf&lt;/ENUS&gt;_x000d__x000a_        &lt;DEDE&gt;Geachte dijkgraaf&lt;/DEDE&gt;_x000d__x000a_        &lt;DADK /&gt;_x000d__x000a_        &lt;PLPL /&gt;_x000d__x000a_        &lt;SVSE /&gt;_x000d__x000a_        &lt;EN&gt;Geachte dijkgraaf&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F9DD1D850AF61B4C87801CC601629CF3~0&lt;/ID&gt;_x000d__x000a_      &lt;VALUESINGLE&gt;_x000d__x000a_        &lt;NLNL&gt;Geacht college&lt;/NLNL&gt;_x000d__x000a_        &lt;NLBE /&gt;_x000d__x000a_        &lt;FRFR /&gt;_x000d__x000a_        &lt;FRBE /&gt;_x000d__x000a_        &lt;ENUS&gt;Geacht college&lt;/ENUS&gt;_x000d__x000a_        &lt;DEDE&gt;Geacht college&lt;/DEDE&gt;_x000d__x000a_        &lt;DADK /&gt;_x000d__x000a_        &lt;PLPL /&gt;_x000d__x000a_        &lt;SVSE /&gt;_x000d__x000a_        &lt;EN&gt;Geacht college&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90212FC93B9F544A91110563CC46FBC~0&lt;/ID&gt;_x000d__x000a_      &lt;VALUESINGLE&gt;_x000d__x000a_        &lt;NLNL&gt;Geacht bestuur&lt;/NLNL&gt;_x000d__x000a_        &lt;NLBE /&gt;_x000d__x000a_        &lt;FRFR /&gt;_x000d__x000a_        &lt;FRBE /&gt;_x000d__x000a_        &lt;ENUS&gt;Geacht bestuur&lt;/ENUS&gt;_x000d__x000a_        &lt;DEDE&gt;Geacht bestuur&lt;/DEDE&gt;_x000d__x000a_        &lt;DADK /&gt;_x000d__x000a_        &lt;PLPL /&gt;_x000d__x000a_        &lt;SVSE /&gt;_x000d__x000a_        &lt;EN&gt;Geacht bestuur&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F1F83402566914582EDFB3E0636D624~0&lt;/ID&gt;_x000d__x000a_      &lt;VALUESINGLE&gt;_x000d__x000a_        &lt;NLNL&gt;Beste&lt;/NLNL&gt;_x000d__x000a_        &lt;NLBE /&gt;_x000d__x000a_        &lt;FRFR /&gt;_x000d__x000a_        &lt;FRBE /&gt;_x000d__x000a_        &lt;ENUS&gt;Beste&lt;/ENUS&gt;_x000d__x000a_        &lt;DEDE&gt;Beste&lt;/DEDE&gt;_x000d__x000a_        &lt;DADK /&gt;_x000d__x000a_        &lt;PLPL /&gt;_x000d__x000a_        &lt;SVSE /&gt;_x000d__x000a_        &lt;EN&gt;Beste&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46351A900E7EB41A59934AB8E5D8BFE~0&lt;/ID&gt;_x000d__x000a_      &lt;VALUESINGLE&gt;_x000d__x000a_        &lt;NLNL&gt;(nodata)&lt;/NLNL&gt;_x000d__x000a_        &lt;NLBE /&gt;_x000d__x000a_        &lt;FRFR /&gt;_x000d__x000a_        &lt;FRBE /&gt;_x000d__x000a_        &lt;ENUS&gt;(nodata)&lt;/ENUS&gt;_x000d__x000a_        &lt;DEDE&gt;(nodata)&lt;/DEDE&gt;_x000d__x000a_        &lt;DADK /&gt;_x000d__x000a_        &lt;PLPL /&gt;_x000d__x000a_        &lt;SVSE /&gt;_x000d__x000a_        &lt;EN&gt;(nodata)&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4E77851476ECA4FA847A77EA70A0653~0&lt;/ID&gt;_x000d__x000a_      &lt;VALUESINGLE&gt;_x000d__x000a_        &lt;NLNL&gt;M&lt;/NLNL&gt;_x000d__x000a_        &lt;NLBE /&gt;_x000d__x000a_        &lt;FRFR /&gt;_x000d__x000a_        &lt;FRBE /&gt;_x000d__x000a_        &lt;ENUS&gt;M&lt;/ENUS&gt;_x000d__x000a_        &lt;DEDE&gt;M&lt;/DEDE&gt;_x000d__x000a_        &lt;DADK /&gt;_x000d__x000a_        &lt;PLPL /&gt;_x000d__x000a_        &lt;SVSE /&gt;_x000d__x000a_        &lt;EN&gt;M&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D996A3EDE11A444BCB7F8B607852EF1~0&lt;/ID&gt;_x000d__x000a_      &lt;VALUESINGLE&gt;_x000d__x000a_        &lt;NLNL&gt;V&lt;/NLNL&gt;_x000d__x000a_        &lt;NLBE /&gt;_x000d__x000a_        &lt;FRFR /&gt;_x000d__x000a_        &lt;FRBE /&gt;_x000d__x000a_        &lt;ENUS&gt;V&lt;/ENUS&gt;_x000d__x000a_        &lt;DEDE&gt;V&lt;/DEDE&gt;_x000d__x000a_        &lt;DADK /&gt;_x000d__x000a_        &lt;PLPL /&gt;_x000d__x000a_        &lt;SVSE /&gt;_x000d__x000a_        &lt;EN&gt;V&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E1C1BB05F97F747A5BF9EE3D60566CF~0&lt;/ID&gt;_x000d__x000a_      &lt;VALUESINGLE&gt;_x000d__x000a_        &lt;NLNL&gt;MV&lt;/NLNL&gt;_x000d__x000a_        &lt;NLBE /&gt;_x000d__x000a_        &lt;FRFR /&gt;_x000d__x000a_        &lt;FRBE /&gt;_x000d__x000a_        &lt;ENUS&gt;M/V&lt;/ENUS&gt;_x000d__x000a_        &lt;DEDE&gt;M/V&lt;/DEDE&gt;_x000d__x000a_        &lt;DADK /&gt;_x000d__x000a_        &lt;PLPL /&gt;_x000d__x000a_        &lt;SVSE /&gt;_x000d__x000a_        &lt;EN&gt;M/V&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6501"/>
    <w:docVar w:name="thumbnailPath" w:val="C:\Users\Hpoelgeest\AppData\Local\Temp\tmpDA7C.png"/>
  </w:docVars>
  <w:rsids>
    <w:rsidRoot w:val="00925CF2"/>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12F7"/>
    <w:rsid w:val="002132C4"/>
    <w:rsid w:val="00217768"/>
    <w:rsid w:val="00223BE2"/>
    <w:rsid w:val="0022442B"/>
    <w:rsid w:val="002353F9"/>
    <w:rsid w:val="00244308"/>
    <w:rsid w:val="00251658"/>
    <w:rsid w:val="00253AE6"/>
    <w:rsid w:val="00254E1C"/>
    <w:rsid w:val="002637C5"/>
    <w:rsid w:val="0026704F"/>
    <w:rsid w:val="0027562F"/>
    <w:rsid w:val="00287B75"/>
    <w:rsid w:val="00291445"/>
    <w:rsid w:val="00294F66"/>
    <w:rsid w:val="00294F9D"/>
    <w:rsid w:val="00297972"/>
    <w:rsid w:val="002A4ECD"/>
    <w:rsid w:val="002A6C6D"/>
    <w:rsid w:val="002A7054"/>
    <w:rsid w:val="002B0C55"/>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D7D31"/>
    <w:rsid w:val="003F17C7"/>
    <w:rsid w:val="003F18B3"/>
    <w:rsid w:val="003F5107"/>
    <w:rsid w:val="00410B60"/>
    <w:rsid w:val="00411516"/>
    <w:rsid w:val="00416E8F"/>
    <w:rsid w:val="004210B1"/>
    <w:rsid w:val="00426A3C"/>
    <w:rsid w:val="00426C0A"/>
    <w:rsid w:val="004349F8"/>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D4138"/>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E10AD"/>
    <w:rsid w:val="008E7549"/>
    <w:rsid w:val="008F0580"/>
    <w:rsid w:val="008F0DA0"/>
    <w:rsid w:val="008F5376"/>
    <w:rsid w:val="00904A07"/>
    <w:rsid w:val="00905DD5"/>
    <w:rsid w:val="009167B5"/>
    <w:rsid w:val="009229C4"/>
    <w:rsid w:val="00925CF2"/>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2306"/>
    <w:rsid w:val="00B63182"/>
    <w:rsid w:val="00B65E5E"/>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79C9"/>
    <w:rsid w:val="00C17E22"/>
    <w:rsid w:val="00C2178D"/>
    <w:rsid w:val="00C264CC"/>
    <w:rsid w:val="00C5056C"/>
    <w:rsid w:val="00C52BB7"/>
    <w:rsid w:val="00C55A3A"/>
    <w:rsid w:val="00C55AD5"/>
    <w:rsid w:val="00C64CAB"/>
    <w:rsid w:val="00C66090"/>
    <w:rsid w:val="00C66FE5"/>
    <w:rsid w:val="00C71D0B"/>
    <w:rsid w:val="00C8283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5B0C"/>
    <w:rsid w:val="00E25F2D"/>
    <w:rsid w:val="00E31B69"/>
    <w:rsid w:val="00E327B7"/>
    <w:rsid w:val="00E35621"/>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B1105"/>
    <w:rsid w:val="00EB6013"/>
    <w:rsid w:val="00EB7984"/>
    <w:rsid w:val="00EC41BD"/>
    <w:rsid w:val="00EC5B6B"/>
    <w:rsid w:val="00ED16D4"/>
    <w:rsid w:val="00EE1A01"/>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25CF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925CF2"/>
    <w:pPr>
      <w:tabs>
        <w:tab w:val="center" w:pos="4536"/>
        <w:tab w:val="right" w:pos="9072"/>
      </w:tabs>
    </w:pPr>
    <w:rPr>
      <w:sz w:val="18"/>
    </w:rPr>
  </w:style>
  <w:style w:type="paragraph" w:styleId="Voettekst">
    <w:name w:val="footer"/>
    <w:basedOn w:val="Standaard"/>
    <w:link w:val="VoettekstChar"/>
    <w:rsid w:val="00925CF2"/>
    <w:pPr>
      <w:tabs>
        <w:tab w:val="center" w:pos="4536"/>
        <w:tab w:val="right" w:pos="9072"/>
      </w:tabs>
    </w:pPr>
  </w:style>
  <w:style w:type="table" w:styleId="Tabelraster">
    <w:name w:val="Table Grid"/>
    <w:basedOn w:val="Standaardtabel"/>
    <w:rsid w:val="00925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925CF2"/>
    <w:rPr>
      <w:rFonts w:ascii="Arial" w:hAnsi="Arial"/>
      <w:sz w:val="14"/>
    </w:rPr>
  </w:style>
  <w:style w:type="character" w:customStyle="1" w:styleId="BriefGegevensVariabel">
    <w:name w:val="BriefGegevensVariabel"/>
    <w:basedOn w:val="Standaardalinea-lettertype"/>
    <w:rsid w:val="00925CF2"/>
    <w:rPr>
      <w:rFonts w:ascii="Verdana" w:hAnsi="Verdana"/>
      <w:sz w:val="20"/>
    </w:rPr>
  </w:style>
  <w:style w:type="character" w:styleId="Paginanummer">
    <w:name w:val="page number"/>
    <w:basedOn w:val="Standaardalinea-lettertype"/>
    <w:rsid w:val="00925CF2"/>
  </w:style>
  <w:style w:type="paragraph" w:customStyle="1" w:styleId="BriefGegevens">
    <w:name w:val="BriefGegevens"/>
    <w:basedOn w:val="Standaard"/>
    <w:rsid w:val="00925CF2"/>
    <w:pPr>
      <w:spacing w:line="200" w:lineRule="exact"/>
      <w:ind w:left="1503" w:hanging="1503"/>
    </w:pPr>
  </w:style>
  <w:style w:type="paragraph" w:customStyle="1" w:styleId="StandaardMinuut">
    <w:name w:val="StandaardMinuut"/>
    <w:basedOn w:val="Koptekst"/>
    <w:rsid w:val="00925CF2"/>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25CF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925CF2"/>
    <w:pPr>
      <w:tabs>
        <w:tab w:val="center" w:pos="4536"/>
        <w:tab w:val="right" w:pos="9072"/>
      </w:tabs>
    </w:pPr>
    <w:rPr>
      <w:sz w:val="18"/>
    </w:rPr>
  </w:style>
  <w:style w:type="paragraph" w:styleId="Voettekst">
    <w:name w:val="footer"/>
    <w:basedOn w:val="Standaard"/>
    <w:link w:val="VoettekstChar"/>
    <w:rsid w:val="00925CF2"/>
    <w:pPr>
      <w:tabs>
        <w:tab w:val="center" w:pos="4536"/>
        <w:tab w:val="right" w:pos="9072"/>
      </w:tabs>
    </w:pPr>
  </w:style>
  <w:style w:type="table" w:styleId="Tabelraster">
    <w:name w:val="Table Grid"/>
    <w:basedOn w:val="Standaardtabel"/>
    <w:rsid w:val="00925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925CF2"/>
    <w:rPr>
      <w:rFonts w:ascii="Arial" w:hAnsi="Arial"/>
      <w:sz w:val="14"/>
    </w:rPr>
  </w:style>
  <w:style w:type="character" w:customStyle="1" w:styleId="BriefGegevensVariabel">
    <w:name w:val="BriefGegevensVariabel"/>
    <w:basedOn w:val="Standaardalinea-lettertype"/>
    <w:rsid w:val="00925CF2"/>
    <w:rPr>
      <w:rFonts w:ascii="Verdana" w:hAnsi="Verdana"/>
      <w:sz w:val="20"/>
    </w:rPr>
  </w:style>
  <w:style w:type="character" w:styleId="Paginanummer">
    <w:name w:val="page number"/>
    <w:basedOn w:val="Standaardalinea-lettertype"/>
    <w:rsid w:val="00925CF2"/>
  </w:style>
  <w:style w:type="paragraph" w:customStyle="1" w:styleId="BriefGegevens">
    <w:name w:val="BriefGegevens"/>
    <w:basedOn w:val="Standaard"/>
    <w:rsid w:val="00925CF2"/>
    <w:pPr>
      <w:spacing w:line="200" w:lineRule="exact"/>
      <w:ind w:left="1503" w:hanging="1503"/>
    </w:pPr>
  </w:style>
  <w:style w:type="paragraph" w:customStyle="1" w:styleId="StandaardMinuut">
    <w:name w:val="StandaardMinuut"/>
    <w:basedOn w:val="Koptekst"/>
    <w:rsid w:val="00925CF2"/>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rijnland.net/baggeren/baggeren-algemeen" TargetMode="Externa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yperlink" Target="mailto:info@rijnland.net"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www.rijnland.net/regels/onderhoud-watergange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rijnland.net/baggeren"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6.xml"/><Relationship Id="rId27" Type="http://schemas.openxmlformats.org/officeDocument/2006/relationships/footer" Target="footer7.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8823F32-2F26-4417-B5A1-559D47FD2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C216152D.dotm</Template>
  <TotalTime>0</TotalTime>
  <Pages>2</Pages>
  <Words>522</Words>
  <Characters>5036</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5547</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creator>Anne van Iterson</dc:creator>
  <cp:lastModifiedBy>aiterson</cp:lastModifiedBy>
  <cp:revision>2</cp:revision>
  <cp:lastPrinted>2010-11-24T12:59:00Z</cp:lastPrinted>
  <dcterms:created xsi:type="dcterms:W3CDTF">2020-09-22T09:08:00Z</dcterms:created>
  <dcterms:modified xsi:type="dcterms:W3CDTF">2020-09-22T09:08:00Z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y fmtid="{D5CDD505-2E9C-101B-9397-08002B2CF9AE}" pid="3" name="kenmerk">
    <vt:lpwstr/>
  </property>
  <property fmtid="{D5CDD505-2E9C-101B-9397-08002B2CF9AE}" pid="4" name="naamveld1">
    <vt:lpwstr/>
  </property>
  <property fmtid="{D5CDD505-2E9C-101B-9397-08002B2CF9AE}" pid="5" name="straat">
    <vt:lpwstr/>
  </property>
  <property fmtid="{D5CDD505-2E9C-101B-9397-08002B2CF9AE}" pid="6" name="huisnummer">
    <vt:lpwstr/>
  </property>
  <property fmtid="{D5CDD505-2E9C-101B-9397-08002B2CF9AE}" pid="7" name="toevoeging">
    <vt:lpwstr/>
  </property>
  <property fmtid="{D5CDD505-2E9C-101B-9397-08002B2CF9AE}" pid="8" name="postcode">
    <vt:lpwstr/>
  </property>
  <property fmtid="{D5CDD505-2E9C-101B-9397-08002B2CF9AE}" pid="9" name="plaats">
    <vt:lpwstr/>
  </property>
  <property fmtid="{D5CDD505-2E9C-101B-9397-08002B2CF9AE}" pid="10" name="stuk_doss.dossier_id">
    <vt:lpwstr/>
  </property>
  <property fmtid="{D5CDD505-2E9C-101B-9397-08002B2CF9AE}" pid="11" name="KNM_NR_bge">
    <vt:lpwstr/>
  </property>
  <property fmtid="{D5CDD505-2E9C-101B-9397-08002B2CF9AE}" pid="12" name="KNM_LST_pjt">
    <vt:lpwstr/>
  </property>
  <property fmtid="{D5CDD505-2E9C-101B-9397-08002B2CF9AE}" pid="13" name="KNM_LST_pros">
    <vt:lpwstr/>
  </property>
  <property fmtid="{D5CDD505-2E9C-101B-9397-08002B2CF9AE}" pid="14" name="KNM_LST_gte">
    <vt:lpwstr/>
  </property>
  <property fmtid="{D5CDD505-2E9C-101B-9397-08002B2CF9AE}" pid="15" name="KNM_Type-E">
    <vt:lpwstr>u</vt:lpwstr>
  </property>
  <property fmtid="{D5CDD505-2E9C-101B-9397-08002B2CF9AE}" pid="16" name="ws-ps_ds.dsrt_id">
    <vt:lpwstr>DR1DIGHT</vt:lpwstr>
  </property>
  <property fmtid="{D5CDD505-2E9C-101B-9397-08002B2CF9AE}" pid="17" name="ws-ps_ob.object_id">
    <vt:lpwstr/>
  </property>
  <property fmtid="{D5CDD505-2E9C-101B-9397-08002B2CF9AE}" pid="18" name="FileDescription">
    <vt:lpwstr>regulier 2017-4 brief 3</vt:lpwstr>
  </property>
  <property fmtid="{D5CDD505-2E9C-101B-9397-08002B2CF9AE}" pid="19" name="datum">
    <vt:lpwstr>03/04/2019</vt:lpwstr>
  </property>
  <property fmtid="{D5CDD505-2E9C-101B-9397-08002B2CF9AE}" pid="20" name="CORSA_GUID">
    <vt:lpwstr>946cb807-c524-64a9-5014-67364cccd4c0</vt:lpwstr>
  </property>
  <property fmtid="{D5CDD505-2E9C-101B-9397-08002B2CF9AE}" pid="21" name="CORSA_OBJECTYPE">
    <vt:lpwstr>S</vt:lpwstr>
  </property>
  <property fmtid="{D5CDD505-2E9C-101B-9397-08002B2CF9AE}" pid="22" name="CORSA_OBJECTID">
    <vt:lpwstr>19.029026</vt:lpwstr>
  </property>
  <property fmtid="{D5CDD505-2E9C-101B-9397-08002B2CF9AE}" pid="23" name="CORSA_VERSION">
    <vt:lpwstr>1</vt:lpwstr>
  </property>
</Properties>
</file>